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604" w:rsidRPr="00E3012F" w:rsidRDefault="00A86604" w:rsidP="00356CA7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>Муниципальное образование Щербиновский район</w:t>
      </w:r>
    </w:p>
    <w:p w:rsidR="00A86604" w:rsidRPr="00E3012F" w:rsidRDefault="00A86604" w:rsidP="00356CA7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3012F">
        <w:rPr>
          <w:rFonts w:ascii="Times New Roman" w:hAnsi="Times New Roman" w:cs="Times New Roman"/>
          <w:sz w:val="28"/>
          <w:szCs w:val="28"/>
        </w:rPr>
        <w:t>униципальное бюджетное об</w:t>
      </w:r>
      <w:r>
        <w:rPr>
          <w:rFonts w:ascii="Times New Roman" w:hAnsi="Times New Roman" w:cs="Times New Roman"/>
          <w:sz w:val="28"/>
          <w:szCs w:val="28"/>
        </w:rPr>
        <w:t>ще</w:t>
      </w:r>
      <w:r w:rsidRPr="00E3012F">
        <w:rPr>
          <w:rFonts w:ascii="Times New Roman" w:hAnsi="Times New Roman" w:cs="Times New Roman"/>
          <w:sz w:val="28"/>
          <w:szCs w:val="28"/>
        </w:rPr>
        <w:t>разовательное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12F">
        <w:rPr>
          <w:rFonts w:ascii="Times New Roman" w:hAnsi="Times New Roman" w:cs="Times New Roman"/>
          <w:sz w:val="28"/>
          <w:szCs w:val="28"/>
        </w:rPr>
        <w:t xml:space="preserve"> учреждение</w:t>
      </w:r>
    </w:p>
    <w:p w:rsidR="00A86604" w:rsidRPr="00E3012F" w:rsidRDefault="00A86604" w:rsidP="00356CA7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>сред</w:t>
      </w:r>
      <w:r>
        <w:rPr>
          <w:rFonts w:ascii="Times New Roman" w:hAnsi="Times New Roman" w:cs="Times New Roman"/>
          <w:sz w:val="28"/>
          <w:szCs w:val="28"/>
        </w:rPr>
        <w:t xml:space="preserve">няя общеобразовательная школа № 13 </w:t>
      </w:r>
    </w:p>
    <w:p w:rsidR="00A86604" w:rsidRDefault="00A86604" w:rsidP="00356CA7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</w:p>
    <w:p w:rsidR="00A86604" w:rsidRPr="00E3012F" w:rsidRDefault="00A86604" w:rsidP="00356CA7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п.Щербиновский </w:t>
      </w:r>
      <w:bookmarkStart w:id="0" w:name="_GoBack"/>
      <w:bookmarkEnd w:id="0"/>
    </w:p>
    <w:p w:rsidR="00A86604" w:rsidRPr="00741913" w:rsidRDefault="00A86604" w:rsidP="00356CA7">
      <w:pPr>
        <w:pStyle w:val="NoSpacing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A86604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Pr="00E3012F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Pr="00E3012F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ab/>
      </w:r>
      <w:r w:rsidRPr="00E3012F">
        <w:rPr>
          <w:rFonts w:ascii="Times New Roman" w:hAnsi="Times New Roman" w:cs="Times New Roman"/>
          <w:sz w:val="28"/>
          <w:szCs w:val="28"/>
        </w:rPr>
        <w:tab/>
      </w:r>
      <w:r w:rsidRPr="00E3012F">
        <w:rPr>
          <w:rFonts w:ascii="Times New Roman" w:hAnsi="Times New Roman" w:cs="Times New Roman"/>
          <w:sz w:val="28"/>
          <w:szCs w:val="28"/>
        </w:rPr>
        <w:tab/>
      </w:r>
      <w:r w:rsidRPr="00E3012F">
        <w:rPr>
          <w:rFonts w:ascii="Times New Roman" w:hAnsi="Times New Roman" w:cs="Times New Roman"/>
          <w:sz w:val="28"/>
          <w:szCs w:val="28"/>
        </w:rPr>
        <w:tab/>
      </w:r>
      <w:r w:rsidRPr="00E3012F">
        <w:rPr>
          <w:rFonts w:ascii="Times New Roman" w:hAnsi="Times New Roman" w:cs="Times New Roman"/>
          <w:sz w:val="28"/>
          <w:szCs w:val="28"/>
        </w:rPr>
        <w:tab/>
      </w:r>
      <w:r w:rsidRPr="00E3012F">
        <w:rPr>
          <w:rFonts w:ascii="Times New Roman" w:hAnsi="Times New Roman" w:cs="Times New Roman"/>
          <w:sz w:val="28"/>
          <w:szCs w:val="28"/>
        </w:rPr>
        <w:tab/>
      </w:r>
      <w:r w:rsidRPr="00E3012F">
        <w:rPr>
          <w:rFonts w:ascii="Times New Roman" w:hAnsi="Times New Roman" w:cs="Times New Roman"/>
          <w:sz w:val="28"/>
          <w:szCs w:val="28"/>
        </w:rPr>
        <w:tab/>
      </w:r>
      <w:r w:rsidRPr="00E3012F">
        <w:rPr>
          <w:rFonts w:ascii="Times New Roman" w:hAnsi="Times New Roman" w:cs="Times New Roman"/>
          <w:sz w:val="28"/>
          <w:szCs w:val="28"/>
        </w:rPr>
        <w:tab/>
        <w:t>УТВЕРЖДЕНО</w:t>
      </w:r>
    </w:p>
    <w:p w:rsidR="00A86604" w:rsidRPr="00E3012F" w:rsidRDefault="00A86604" w:rsidP="00356CA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3012F">
        <w:rPr>
          <w:rFonts w:ascii="Times New Roman" w:hAnsi="Times New Roman" w:cs="Times New Roman"/>
          <w:sz w:val="28"/>
          <w:szCs w:val="28"/>
        </w:rPr>
        <w:t xml:space="preserve"> пед</w:t>
      </w:r>
      <w:r>
        <w:rPr>
          <w:rFonts w:ascii="Times New Roman" w:hAnsi="Times New Roman" w:cs="Times New Roman"/>
          <w:sz w:val="28"/>
          <w:szCs w:val="28"/>
        </w:rPr>
        <w:t xml:space="preserve">агогического </w:t>
      </w:r>
      <w:r w:rsidRPr="00E3012F">
        <w:rPr>
          <w:rFonts w:ascii="Times New Roman" w:hAnsi="Times New Roman" w:cs="Times New Roman"/>
          <w:sz w:val="28"/>
          <w:szCs w:val="28"/>
        </w:rPr>
        <w:t>совета</w:t>
      </w:r>
    </w:p>
    <w:p w:rsidR="00A86604" w:rsidRPr="00E3012F" w:rsidRDefault="00A86604" w:rsidP="00356CA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от  31. 08 2018</w:t>
      </w:r>
      <w:r w:rsidRPr="00E3012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86604" w:rsidRPr="00E3012F" w:rsidRDefault="00A86604" w:rsidP="00356CA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протокол № 1</w:t>
      </w:r>
    </w:p>
    <w:p w:rsidR="00A86604" w:rsidRPr="00E3012F" w:rsidRDefault="00A86604" w:rsidP="00356CA7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Председатель </w:t>
      </w:r>
    </w:p>
    <w:p w:rsidR="00A86604" w:rsidRPr="00E3012F" w:rsidRDefault="00A86604" w:rsidP="00356CA7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____________    </w:t>
      </w:r>
      <w:r>
        <w:rPr>
          <w:rFonts w:ascii="Times New Roman" w:hAnsi="Times New Roman" w:cs="Times New Roman"/>
          <w:sz w:val="28"/>
          <w:szCs w:val="28"/>
          <w:u w:val="single"/>
        </w:rPr>
        <w:t>Кузеро Ю.М.</w:t>
      </w:r>
    </w:p>
    <w:p w:rsidR="00A86604" w:rsidRPr="00E3012F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  <w:vertAlign w:val="superscript"/>
        </w:rPr>
      </w:pPr>
      <w:r w:rsidRPr="00E3012F">
        <w:rPr>
          <w:rFonts w:ascii="Times New Roman" w:hAnsi="Times New Roman" w:cs="Times New Roman"/>
          <w:sz w:val="28"/>
          <w:szCs w:val="28"/>
          <w:vertAlign w:val="superscript"/>
        </w:rPr>
        <w:t>.</w:t>
      </w:r>
    </w:p>
    <w:p w:rsidR="00A86604" w:rsidRPr="00E3012F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86604" w:rsidRPr="00E3012F" w:rsidRDefault="00A86604" w:rsidP="00356CA7">
      <w:pPr>
        <w:pStyle w:val="NoSpacing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86604" w:rsidRPr="00B4053F" w:rsidRDefault="00A86604" w:rsidP="00356CA7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B4053F">
        <w:rPr>
          <w:rFonts w:ascii="Times New Roman" w:hAnsi="Times New Roman" w:cs="Times New Roman"/>
          <w:b/>
          <w:bCs/>
          <w:sz w:val="44"/>
          <w:szCs w:val="44"/>
        </w:rPr>
        <w:t>РАБОЧАЯ   ПРОГРАММА</w:t>
      </w:r>
    </w:p>
    <w:p w:rsidR="00A86604" w:rsidRPr="00E3012F" w:rsidRDefault="00A86604" w:rsidP="00356CA7">
      <w:pPr>
        <w:pStyle w:val="NoSpacing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3012F">
        <w:rPr>
          <w:rFonts w:ascii="Times New Roman" w:hAnsi="Times New Roman" w:cs="Times New Roman"/>
          <w:sz w:val="28"/>
          <w:szCs w:val="28"/>
        </w:rPr>
        <w:t>по   физической культуре</w:t>
      </w:r>
    </w:p>
    <w:p w:rsidR="00A86604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86604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Pr="00E3012F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Pr="00E3012F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  <w:u w:val="single"/>
        </w:rPr>
      </w:pPr>
      <w:r w:rsidRPr="00E3012F">
        <w:rPr>
          <w:rFonts w:ascii="Times New Roman" w:hAnsi="Times New Roman" w:cs="Times New Roman"/>
          <w:sz w:val="28"/>
          <w:szCs w:val="28"/>
        </w:rPr>
        <w:t xml:space="preserve">Уровень образования (класс)  основное общее образование  </w:t>
      </w:r>
      <w:r w:rsidRPr="00E3012F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  <w:u w:val="single"/>
        </w:rPr>
        <w:t>-9</w:t>
      </w:r>
      <w:r w:rsidRPr="00E3012F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A86604" w:rsidRPr="00E3012F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Pr="00E3012F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>Количество часов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  <w:u w:val="single"/>
        </w:rPr>
        <w:t>510 часов</w:t>
      </w:r>
      <w:r w:rsidRPr="00F70495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A86604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5 класс - 102 ч  ( 3 часа в неделю)</w:t>
      </w:r>
    </w:p>
    <w:p w:rsidR="00A86604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8693F">
        <w:rPr>
          <w:rFonts w:ascii="Times New Roman" w:hAnsi="Times New Roman" w:cs="Times New Roman"/>
          <w:sz w:val="28"/>
          <w:szCs w:val="28"/>
        </w:rPr>
        <w:t xml:space="preserve">                        6 </w:t>
      </w:r>
      <w:r>
        <w:rPr>
          <w:rFonts w:ascii="Times New Roman" w:hAnsi="Times New Roman" w:cs="Times New Roman"/>
          <w:sz w:val="28"/>
          <w:szCs w:val="28"/>
        </w:rPr>
        <w:t>класс - 102 ч ( 3 часа в неделю)</w:t>
      </w:r>
    </w:p>
    <w:p w:rsidR="00A86604" w:rsidRDefault="00A86604" w:rsidP="00163F7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7 класс - 102 ч ( 3 часа в неделю)</w:t>
      </w:r>
    </w:p>
    <w:p w:rsidR="00A86604" w:rsidRDefault="00A86604" w:rsidP="00163F7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8 класс - 102 ч ( 3 часа в неделю)</w:t>
      </w:r>
    </w:p>
    <w:p w:rsidR="00A86604" w:rsidRDefault="00A86604" w:rsidP="00163F7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9 класс - 102 ч ( 3 часа в неделю)</w:t>
      </w:r>
    </w:p>
    <w:p w:rsidR="00A86604" w:rsidRDefault="00A86604" w:rsidP="00163F7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163F7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163F7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Pr="00B8693F" w:rsidRDefault="00A86604" w:rsidP="00163F7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3012F">
        <w:rPr>
          <w:rFonts w:ascii="Times New Roman" w:hAnsi="Times New Roman" w:cs="Times New Roman"/>
          <w:sz w:val="28"/>
          <w:szCs w:val="28"/>
        </w:rPr>
        <w:t xml:space="preserve">Учитель  </w:t>
      </w:r>
      <w:r>
        <w:rPr>
          <w:rFonts w:ascii="Times New Roman" w:hAnsi="Times New Roman" w:cs="Times New Roman"/>
          <w:sz w:val="28"/>
          <w:szCs w:val="28"/>
        </w:rPr>
        <w:t xml:space="preserve"> Остапенко А.В.</w:t>
      </w:r>
    </w:p>
    <w:p w:rsidR="00A86604" w:rsidRPr="00E3012F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  <w:u w:val="single"/>
        </w:rPr>
      </w:pPr>
    </w:p>
    <w:p w:rsidR="00A86604" w:rsidRDefault="00A86604" w:rsidP="00B8693F">
      <w:pPr>
        <w:autoSpaceDE w:val="0"/>
        <w:autoSpaceDN w:val="0"/>
        <w:adjustRightInd w:val="0"/>
        <w:spacing w:after="0" w:line="240" w:lineRule="auto"/>
        <w:ind w:right="-428"/>
        <w:rPr>
          <w:rFonts w:ascii="Times New Roman" w:hAnsi="Times New Roman" w:cs="Times New Roman"/>
          <w:i/>
          <w:iCs/>
          <w:sz w:val="28"/>
          <w:szCs w:val="28"/>
        </w:rPr>
      </w:pPr>
      <w:r w:rsidRPr="00C955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Программа разработана в соответствии и на основе </w:t>
      </w:r>
      <w:r w:rsidRPr="004E61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ФГОС ООО, ПООП,</w:t>
      </w:r>
      <w:r w:rsidRPr="004E617A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авторской программы:</w:t>
      </w:r>
      <w:r w:rsidRPr="00DD7359">
        <w:rPr>
          <w:rFonts w:ascii="Times New Roman" w:hAnsi="Times New Roman" w:cs="Times New Roman"/>
          <w:i/>
          <w:iCs/>
          <w:sz w:val="28"/>
          <w:szCs w:val="28"/>
        </w:rPr>
        <w:t xml:space="preserve">  В.И. Ляха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«Физическая культура» </w:t>
      </w:r>
      <w:r w:rsidRPr="00DD7359">
        <w:rPr>
          <w:rFonts w:ascii="Times New Roman" w:hAnsi="Times New Roman" w:cs="Times New Roman"/>
          <w:i/>
          <w:iCs/>
          <w:sz w:val="28"/>
          <w:szCs w:val="28"/>
        </w:rPr>
        <w:t>2- е издание Москва,</w:t>
      </w:r>
    </w:p>
    <w:p w:rsidR="00A86604" w:rsidRPr="00693B69" w:rsidRDefault="00A86604" w:rsidP="00B8693F">
      <w:pPr>
        <w:autoSpaceDE w:val="0"/>
        <w:autoSpaceDN w:val="0"/>
        <w:adjustRightInd w:val="0"/>
        <w:spacing w:after="0" w:line="240" w:lineRule="auto"/>
        <w:ind w:right="-428"/>
        <w:rPr>
          <w:rFonts w:ascii="Times New Roman" w:hAnsi="Times New Roman" w:cs="Times New Roman"/>
          <w:i/>
          <w:iCs/>
          <w:sz w:val="28"/>
          <w:szCs w:val="28"/>
        </w:rPr>
      </w:pPr>
      <w:r w:rsidRPr="00DD7359">
        <w:rPr>
          <w:rFonts w:ascii="Times New Roman" w:hAnsi="Times New Roman" w:cs="Times New Roman"/>
          <w:i/>
          <w:iCs/>
          <w:sz w:val="28"/>
          <w:szCs w:val="28"/>
        </w:rPr>
        <w:t xml:space="preserve"> « Просвещение» 2012 год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86604" w:rsidRPr="00E3012F" w:rsidRDefault="00A86604" w:rsidP="00356CA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D16870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Default="00A86604" w:rsidP="00D16870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Default="00A86604" w:rsidP="00D16870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Default="00A86604" w:rsidP="00D16870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Default="00A86604" w:rsidP="00D16870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D16870">
        <w:rPr>
          <w:rFonts w:ascii="Times New Roman" w:hAnsi="Times New Roman" w:cs="Times New Roman"/>
          <w:b/>
          <w:bCs/>
          <w:sz w:val="28"/>
          <w:szCs w:val="28"/>
        </w:rPr>
        <w:t>1.Планируемые результаты освоения учебного предмета, курса.</w:t>
      </w:r>
    </w:p>
    <w:p w:rsidR="00A86604" w:rsidRDefault="00A86604" w:rsidP="00D16870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Pr="00D16870" w:rsidRDefault="00A86604" w:rsidP="00D16870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окончанию основного общего образования выпускник научится:</w:t>
      </w:r>
    </w:p>
    <w:p w:rsidR="00A86604" w:rsidRPr="00D16870" w:rsidRDefault="00A86604" w:rsidP="00D16870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6870">
        <w:rPr>
          <w:rFonts w:ascii="Times New Roman" w:hAnsi="Times New Roman" w:cs="Times New Roman"/>
          <w:b/>
          <w:bCs/>
          <w:sz w:val="28"/>
          <w:szCs w:val="28"/>
        </w:rPr>
        <w:t>При изучении информационного компонента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«Знания о физичес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кой культуре» выпускник  научатся</w:t>
      </w: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развитие физических качеств;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-разрабатывать содержание самостоятельных занятий физическими упражнениями, определять их направленность и формировать задачи,  рационально планировать режим дня в учебной недели;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руководствоваться оказанием первой помощи при травмах и ушибах во время самостоятельных занятий физическими упражнениями.</w:t>
      </w:r>
    </w:p>
    <w:p w:rsidR="00A86604" w:rsidRPr="00D16870" w:rsidRDefault="00A86604" w:rsidP="00D16870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Выпускник получить возможность научиться: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-характеризовать цель возрождения олимпийских игр и роль Пьера де Кубертена в становлении современного олимпийского движения. Объяснять  смысл символики и ритуалов Олимпийских игр;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-характеризовать исторические вехи развития отечественного спортивного движения. великих спортсменов, принёсших славу российскому спорту;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6870">
        <w:rPr>
          <w:rFonts w:ascii="Times New Roman" w:hAnsi="Times New Roman" w:cs="Times New Roman"/>
          <w:b/>
          <w:bCs/>
          <w:sz w:val="28"/>
          <w:szCs w:val="28"/>
        </w:rPr>
        <w:t>При изучении</w:t>
      </w: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операционного компонента («Способы физкультурной деятельности») выпускник научиться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-использовать занятия физической культурой, спортивные игры и спортивные соревнования для организации индивидуального отдыха и досуга, укрепление собственного здоровья, повышения уровня физических кондиций;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 xml:space="preserve">-составлять комплексы физических упражнений оздоровительной. тренирующей и </w:t>
      </w:r>
      <w:r>
        <w:rPr>
          <w:rFonts w:ascii="Times New Roman" w:hAnsi="Times New Roman" w:cs="Times New Roman"/>
          <w:sz w:val="28"/>
          <w:szCs w:val="28"/>
          <w:lang w:eastAsia="ru-RU"/>
        </w:rPr>
        <w:t>корри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>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тестировать показатели физического развития и основных физических качеств, сравнивать их с возрастными стандартами, контролировать и их особенности их динамики в процессе самостоятельных занятий физической подготовкой;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взаимодействовать со сверстниками в условиях самостоятельной учебной деятельности, оказывать помощь в организации и проведении занятий. Освоении новых двигательных действий. развитии физических качеств, тестировании физического развития и физической подготовленности.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Pr="00D16870" w:rsidRDefault="00A86604" w:rsidP="00D16870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Выпускник получит возможность научиться: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42C6B">
        <w:rPr>
          <w:rFonts w:ascii="Times New Roman" w:hAnsi="Times New Roman" w:cs="Times New Roman"/>
          <w:sz w:val="28"/>
          <w:szCs w:val="28"/>
        </w:rPr>
        <w:t>-вести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42C6B">
        <w:rPr>
          <w:rFonts w:ascii="Times New Roman" w:hAnsi="Times New Roman" w:cs="Times New Roman"/>
          <w:sz w:val="28"/>
          <w:szCs w:val="28"/>
        </w:rPr>
        <w:t>-проводить занятия физической культурой с использованием оздоровительной ходьбы и бега, туристических походов. обеспечивать их оздоровительную направленность;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42C6B">
        <w:rPr>
          <w:rFonts w:ascii="Times New Roman" w:hAnsi="Times New Roman" w:cs="Times New Roman"/>
          <w:sz w:val="28"/>
          <w:szCs w:val="28"/>
        </w:rPr>
        <w:t>- проводить восстановительные мероприятия с использованием банных процедур и сеансов оздоровительного массажа.</w:t>
      </w:r>
    </w:p>
    <w:p w:rsidR="00A86604" w:rsidRPr="00D16870" w:rsidRDefault="00A86604" w:rsidP="00D16870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6870">
        <w:rPr>
          <w:rFonts w:ascii="Times New Roman" w:hAnsi="Times New Roman" w:cs="Times New Roman"/>
          <w:b/>
          <w:bCs/>
          <w:sz w:val="28"/>
          <w:szCs w:val="28"/>
        </w:rPr>
        <w:t>При изучении</w:t>
      </w: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мотивационного компонента  «Физическое совершенствование» выпускник научиться: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-выполнять комплексы упражнений 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выполнять акробатические комбинации из числа хорошо освоенных упражнений;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выполнять гимнастические комбинации на спортивных снарядах из числа хорошо освоенных упражнений;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выполнять легкоатлетические упражнения в беге и прыжках;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выполнять основные технические действия и приёмы игры в футбол, волейбол, баскетбол, гандбол в условиях учебной и игровой деятельности;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выполнять тестовые упражнения на оценку уровня индивидуального развития основных физических качеств.</w:t>
      </w:r>
    </w:p>
    <w:p w:rsidR="00A86604" w:rsidRPr="00D16870" w:rsidRDefault="00A86604" w:rsidP="00D16870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Выпускник получит возможность научиться: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-выполнять комплексы  упражнений лечебной физической культуры с учётом имеющихся индивидуальных нарушений в показателях здоровья;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-преодолевать естественные и искусственные препятствия с помощью разнообразных способов лазанья, прыжков и бега;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-осуществлять судейство по одному из освоенных видов спорта;</w:t>
      </w:r>
    </w:p>
    <w:p w:rsidR="00A86604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-выполнять тестовые нормативы по физической подготовке.</w:t>
      </w:r>
    </w:p>
    <w:p w:rsidR="00A86604" w:rsidRPr="00642C6B" w:rsidRDefault="00A86604" w:rsidP="00D16870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Pr="00347156" w:rsidRDefault="00A86604">
      <w:pPr>
        <w:rPr>
          <w:rFonts w:ascii="Times New Roman" w:hAnsi="Times New Roman" w:cs="Times New Roman"/>
          <w:sz w:val="28"/>
          <w:szCs w:val="28"/>
        </w:rPr>
      </w:pPr>
      <w:r w:rsidRPr="00347156">
        <w:rPr>
          <w:rFonts w:ascii="Times New Roman" w:hAnsi="Times New Roman" w:cs="Times New Roman"/>
          <w:sz w:val="28"/>
          <w:szCs w:val="28"/>
        </w:rPr>
        <w:t>ООП</w:t>
      </w:r>
      <w:r>
        <w:rPr>
          <w:rFonts w:ascii="Times New Roman" w:hAnsi="Times New Roman" w:cs="Times New Roman"/>
          <w:sz w:val="28"/>
          <w:szCs w:val="28"/>
        </w:rPr>
        <w:t xml:space="preserve"> ООО</w:t>
      </w:r>
      <w:r w:rsidRPr="00347156">
        <w:rPr>
          <w:rFonts w:ascii="Times New Roman" w:hAnsi="Times New Roman" w:cs="Times New Roman"/>
          <w:sz w:val="28"/>
          <w:szCs w:val="28"/>
        </w:rPr>
        <w:t xml:space="preserve"> школы предусматривает следующие результаты:</w:t>
      </w:r>
    </w:p>
    <w:p w:rsidR="00A86604" w:rsidRDefault="00A86604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6870">
        <w:rPr>
          <w:rFonts w:ascii="Times New Roman" w:hAnsi="Times New Roman" w:cs="Times New Roman"/>
          <w:b/>
          <w:bCs/>
          <w:sz w:val="28"/>
          <w:szCs w:val="28"/>
        </w:rPr>
        <w:t>При изуче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нии информационного компонента </w:t>
      </w: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«Знания о физиче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ской культуре» учащиеся научатся:</w:t>
      </w:r>
    </w:p>
    <w:p w:rsidR="00A86604" w:rsidRDefault="00A8660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 класс.</w:t>
      </w:r>
      <w:r w:rsidRPr="00022A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86604" w:rsidRDefault="00A8660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развитие физических качеств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6604" w:rsidRPr="00022A59" w:rsidRDefault="00A86604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22A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 класс</w:t>
      </w:r>
    </w:p>
    <w:p w:rsidR="00A86604" w:rsidRDefault="00A8660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022A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науча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>тся  осознанно использовать знания, полученные в курсе «Физическая культура», при планировании и соблюдении режима дня, выполнении физических упражнений и во время подвижных игр на досуге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6604" w:rsidRPr="00022A59" w:rsidRDefault="00A86604">
      <w:pPr>
        <w:rPr>
          <w:b/>
          <w:bCs/>
        </w:rPr>
      </w:pPr>
      <w:r w:rsidRPr="00022A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 класс</w:t>
      </w:r>
    </w:p>
    <w:p w:rsidR="00A86604" w:rsidRDefault="00A86604" w:rsidP="00022A5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 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 xml:space="preserve"> понимать значение занятий физической культурой для укрепления здоровья, физического развития и физической подготовленности, для трудовой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деятельности, военной практики.</w:t>
      </w:r>
    </w:p>
    <w:p w:rsidR="00A86604" w:rsidRDefault="00A86604" w:rsidP="00022A5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Pr="00022A59" w:rsidRDefault="00A86604" w:rsidP="00022A59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22A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8класс</w:t>
      </w:r>
    </w:p>
    <w:p w:rsidR="00A86604" w:rsidRDefault="00A86604" w:rsidP="00022A5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 узнавать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 xml:space="preserve"> о положительном влиянии занятий физическими упражнениями на развитие систем дыхания и кровообращения, 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нимать 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>необходимость и смысл проведения простейших закаливающих процедур.</w:t>
      </w:r>
    </w:p>
    <w:p w:rsidR="00A86604" w:rsidRPr="00331DA3" w:rsidRDefault="00A86604" w:rsidP="00022A59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86604" w:rsidRPr="00331DA3" w:rsidRDefault="00A86604" w:rsidP="00022A59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1D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Учащиеся получать возможность научиться:</w:t>
      </w:r>
    </w:p>
    <w:p w:rsidR="00A86604" w:rsidRPr="00331DA3" w:rsidRDefault="00A86604" w:rsidP="00022A59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1D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5класс.</w:t>
      </w:r>
    </w:p>
    <w:p w:rsidR="00A86604" w:rsidRDefault="00A86604" w:rsidP="00022A5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 осваивать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 xml:space="preserve"> правила поведения и безопасности во время занятий физическими упражнениями, правила подбора одежды и обуви в зависимости от условий проведения занятий;</w:t>
      </w:r>
    </w:p>
    <w:p w:rsidR="00A86604" w:rsidRDefault="00A86604" w:rsidP="00331DA3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 xml:space="preserve"> приобре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сти 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 xml:space="preserve"> жизненно важные двигательные навыки и умения, необходимые для жизнедеятельности каждого человека: бегать и прыгать различными способами; метать и бросать мячи; лазать и перелезать через препятствия; выполнять акробатические и гимнастические упражнения, простейшие комбинации; будут демонстрировать постоянный прирост показателей развития основных физических качеств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6604" w:rsidRPr="00642C6B" w:rsidRDefault="00A86604" w:rsidP="00022A5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Pr="00642C6B" w:rsidRDefault="00A86604" w:rsidP="00022A5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 xml:space="preserve"> выполнять комплексы специальных упражнений, направленных на формирование правильной осанки, профилактику нарушения зрения, развитие систем дыхания и кровообращения;</w:t>
      </w:r>
    </w:p>
    <w:p w:rsidR="00A86604" w:rsidRDefault="00A86604" w:rsidP="00022A59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1D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6класс.</w:t>
      </w:r>
    </w:p>
    <w:p w:rsidR="00A86604" w:rsidRDefault="00A86604" w:rsidP="00022A5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 осваивать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 xml:space="preserve"> первичные навыки и умения по организации и проведению утренней зарядки, физкультурно-оздоровительных мероприятий в течение учебного дня, во время подвижных игр в помещении и на открытом воздухе;</w:t>
      </w:r>
    </w:p>
    <w:p w:rsidR="00A86604" w:rsidRDefault="00A86604" w:rsidP="00022A5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Pr="00331DA3" w:rsidRDefault="00A86604" w:rsidP="00022A59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1D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7класс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86604" w:rsidRDefault="00A86604" w:rsidP="00022A5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 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>наблюдать за изменением собственного роста, массы тела и показателей развития основных физических качеств; измерять величину физической нагрузки по частоте пульса во время выполнения физических упражнений;</w:t>
      </w:r>
    </w:p>
    <w:p w:rsidR="00A86604" w:rsidRPr="00331DA3" w:rsidRDefault="00A86604" w:rsidP="00022A59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1D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8класс.</w:t>
      </w:r>
    </w:p>
    <w:p w:rsidR="00A86604" w:rsidRPr="00642C6B" w:rsidRDefault="00A86604" w:rsidP="00022A5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 xml:space="preserve"> выполнять комплексы специальных упражнений, направленных на формирование правильной осанки, профилактику нарушения зрения, развитие систем дыхания и кровообращения;</w:t>
      </w:r>
    </w:p>
    <w:p w:rsidR="00A86604" w:rsidRPr="00642C6B" w:rsidRDefault="00A86604" w:rsidP="00022A5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 осваивать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 xml:space="preserve"> навыки организации и проведения подвижных игр, элементы и простейшие технические действия игр в футбол, баскетбол и волейбол; в процессе игровой и соревновательной деятельности будут использовать навыки коллективного общения и взаимодействия.</w:t>
      </w:r>
    </w:p>
    <w:p w:rsidR="00A86604" w:rsidRPr="00642C6B" w:rsidRDefault="00A86604" w:rsidP="00331DA3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6870">
        <w:rPr>
          <w:rFonts w:ascii="Times New Roman" w:hAnsi="Times New Roman" w:cs="Times New Roman"/>
          <w:b/>
          <w:bCs/>
          <w:sz w:val="28"/>
          <w:szCs w:val="28"/>
        </w:rPr>
        <w:t>При изучении</w:t>
      </w: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операционного компонента («Способы физкультурной деятельности»)</w:t>
      </w:r>
      <w:r w:rsidRPr="00CA19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учащиеся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научат</w:t>
      </w: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ся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86604" w:rsidRPr="00331DA3" w:rsidRDefault="00A86604" w:rsidP="00331DA3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1D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 класс</w:t>
      </w:r>
    </w:p>
    <w:p w:rsidR="00A86604" w:rsidRDefault="00A86604" w:rsidP="00331DA3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 отбирать и выполнять комплексы упражнений для утренней зарядки и физкультминуток в соответствии с изученными правилами;</w:t>
      </w:r>
    </w:p>
    <w:p w:rsidR="00A86604" w:rsidRPr="00EE40A9" w:rsidRDefault="00A86604" w:rsidP="00331DA3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E4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 класс</w:t>
      </w:r>
    </w:p>
    <w:p w:rsidR="00A86604" w:rsidRDefault="00A86604" w:rsidP="00331DA3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A86604" w:rsidRPr="00EE40A9" w:rsidRDefault="00A86604" w:rsidP="00331DA3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E4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7-8 класс</w:t>
      </w:r>
    </w:p>
    <w:p w:rsidR="00A86604" w:rsidRPr="00642C6B" w:rsidRDefault="00A86604" w:rsidP="00331DA3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 измерять показатели физического развития (рост, масса) и физической подготовленности (сила, быстрота, выносливость, гибкость),  вести систематические наблюдения за их динамикой.</w:t>
      </w:r>
    </w:p>
    <w:p w:rsidR="00A86604" w:rsidRDefault="00A86604" w:rsidP="00331DA3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Учащийся получит возможность научиться:</w:t>
      </w:r>
    </w:p>
    <w:p w:rsidR="00A86604" w:rsidRDefault="00A86604" w:rsidP="00331DA3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EE4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-6 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EE4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класс.</w:t>
      </w:r>
    </w:p>
    <w:p w:rsidR="00A86604" w:rsidRDefault="00A86604" w:rsidP="00331DA3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>выполнять простейшие приёмы оказания доврачебной помощи при травмах и ушибах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86604" w:rsidRPr="00EE40A9" w:rsidRDefault="00A86604" w:rsidP="00331DA3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7класс.</w:t>
      </w:r>
    </w:p>
    <w:p w:rsidR="00A86604" w:rsidRDefault="00A86604" w:rsidP="00331DA3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наблюдать  за динамикой основных показателей физического развития и физической подготовленности;</w:t>
      </w:r>
    </w:p>
    <w:p w:rsidR="00A86604" w:rsidRPr="00EE40A9" w:rsidRDefault="00A86604" w:rsidP="00331DA3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E4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 класс</w:t>
      </w:r>
    </w:p>
    <w:p w:rsidR="00A86604" w:rsidRPr="00642C6B" w:rsidRDefault="00A86604" w:rsidP="00331DA3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 целенаправленно отбирать физические упражнения для индивидуальных занятий по развитию физических качеств;</w:t>
      </w:r>
    </w:p>
    <w:p w:rsidR="00A86604" w:rsidRPr="00642C6B" w:rsidRDefault="00A86604" w:rsidP="00331DA3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 выполнять простейшие приёмы оказания доврачебной помощи при травмах и ушибах.</w:t>
      </w:r>
    </w:p>
    <w:p w:rsidR="00A86604" w:rsidRPr="00331DA3" w:rsidRDefault="00A86604" w:rsidP="00CA192D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1D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Учащиеся получать возможность научиться:</w:t>
      </w:r>
    </w:p>
    <w:p w:rsidR="00A86604" w:rsidRDefault="00A86604" w:rsidP="00CA192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 класс</w:t>
      </w:r>
    </w:p>
    <w:p w:rsidR="00A86604" w:rsidRDefault="00A86604" w:rsidP="00CA192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2C6B">
        <w:rPr>
          <w:rFonts w:ascii="Times New Roman" w:hAnsi="Times New Roman" w:cs="Times New Roman"/>
          <w:sz w:val="28"/>
          <w:szCs w:val="28"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6604" w:rsidRDefault="00A86604" w:rsidP="00CA192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 класс</w:t>
      </w:r>
    </w:p>
    <w:p w:rsidR="00A86604" w:rsidRDefault="00A86604" w:rsidP="00CA192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-Вести  динамику</w:t>
      </w:r>
      <w:r w:rsidRPr="00642C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642C6B">
        <w:rPr>
          <w:rFonts w:ascii="Times New Roman" w:hAnsi="Times New Roman" w:cs="Times New Roman"/>
          <w:sz w:val="28"/>
          <w:szCs w:val="28"/>
        </w:rPr>
        <w:t>индивидуального физического развития и физической подготовленности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6604" w:rsidRDefault="00A86604" w:rsidP="00CA192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 класс</w:t>
      </w:r>
    </w:p>
    <w:p w:rsidR="00A86604" w:rsidRDefault="00A86604" w:rsidP="00CA192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</w:rPr>
        <w:t>-проводить занятия физической культурой с использованием оздоровительной ходьб</w:t>
      </w:r>
      <w:r>
        <w:rPr>
          <w:rFonts w:ascii="Times New Roman" w:hAnsi="Times New Roman" w:cs="Times New Roman"/>
          <w:sz w:val="28"/>
          <w:szCs w:val="28"/>
        </w:rPr>
        <w:t>ы и бега, туристических походов,</w:t>
      </w:r>
      <w:r w:rsidRPr="00642C6B">
        <w:rPr>
          <w:rFonts w:ascii="Times New Roman" w:hAnsi="Times New Roman" w:cs="Times New Roman"/>
          <w:sz w:val="28"/>
          <w:szCs w:val="28"/>
        </w:rPr>
        <w:t xml:space="preserve"> обеспечивать их оздоровительную направленность</w:t>
      </w:r>
    </w:p>
    <w:p w:rsidR="00A86604" w:rsidRDefault="00A86604" w:rsidP="00CA192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 класс</w:t>
      </w:r>
    </w:p>
    <w:p w:rsidR="00A86604" w:rsidRPr="00642C6B" w:rsidRDefault="00A86604" w:rsidP="00CA192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2C6B">
        <w:rPr>
          <w:rFonts w:ascii="Times New Roman" w:hAnsi="Times New Roman" w:cs="Times New Roman"/>
          <w:sz w:val="28"/>
          <w:szCs w:val="28"/>
        </w:rPr>
        <w:t>проводить восстановительные мероприятия с использованием банных процедур и сеансов оздоровительного массажа</w:t>
      </w:r>
    </w:p>
    <w:p w:rsidR="00A86604" w:rsidRPr="00642C6B" w:rsidRDefault="00A86604" w:rsidP="00CA192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42C6B">
        <w:rPr>
          <w:rFonts w:ascii="Times New Roman" w:hAnsi="Times New Roman" w:cs="Times New Roman"/>
          <w:sz w:val="28"/>
          <w:szCs w:val="28"/>
        </w:rPr>
        <w:t>-вести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A86604" w:rsidRPr="00CA192D" w:rsidRDefault="00A86604">
      <w:pPr>
        <w:rPr>
          <w:b/>
          <w:bCs/>
          <w:color w:val="FF0000"/>
        </w:rPr>
      </w:pPr>
    </w:p>
    <w:p w:rsidR="00A86604" w:rsidRDefault="00A86604" w:rsidP="00EE40A9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6870">
        <w:rPr>
          <w:rFonts w:ascii="Times New Roman" w:hAnsi="Times New Roman" w:cs="Times New Roman"/>
          <w:b/>
          <w:bCs/>
          <w:sz w:val="28"/>
          <w:szCs w:val="28"/>
        </w:rPr>
        <w:t>При изучении</w:t>
      </w: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мотивационного компонента  «Физическ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ое совершенствование» учащийся научит</w:t>
      </w:r>
      <w:r w:rsidRPr="00D168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ся:</w:t>
      </w:r>
    </w:p>
    <w:p w:rsidR="00A86604" w:rsidRDefault="00A86604" w:rsidP="00EE40A9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5-8 класс</w:t>
      </w:r>
    </w:p>
    <w:p w:rsidR="00A86604" w:rsidRPr="00EE40A9" w:rsidRDefault="00A86604" w:rsidP="00EE40A9">
      <w:pPr>
        <w:pStyle w:val="NoSpacing"/>
        <w:rPr>
          <w:sz w:val="28"/>
          <w:szCs w:val="28"/>
          <w:lang w:eastAsia="ru-RU"/>
        </w:rPr>
      </w:pPr>
      <w:r w:rsidRPr="00642C6B">
        <w:rPr>
          <w:sz w:val="28"/>
          <w:szCs w:val="28"/>
          <w:lang w:eastAsia="ru-RU"/>
        </w:rPr>
        <w:t>-  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>выполнять организующие строевые команды и приёмы;</w:t>
      </w:r>
    </w:p>
    <w:p w:rsidR="00A86604" w:rsidRPr="00642C6B" w:rsidRDefault="00A86604" w:rsidP="00EE40A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A86604" w:rsidRPr="00642C6B" w:rsidRDefault="00A86604" w:rsidP="00EE40A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выполнять тестовые упражнения на оценку динамики индивидуального развития основных физических качеств;</w:t>
      </w:r>
    </w:p>
    <w:p w:rsidR="00A86604" w:rsidRPr="00642C6B" w:rsidRDefault="00A86604" w:rsidP="00EE40A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выполнять акробатические упражнения (кувырки, стойки, перекаты);</w:t>
      </w:r>
    </w:p>
    <w:p w:rsidR="00A86604" w:rsidRPr="00642C6B" w:rsidRDefault="00A86604" w:rsidP="00EE40A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выполнять гимнастические упражнения на спортивных снарядах (перекладина, брусья, гимнастическое бревно);</w:t>
      </w:r>
    </w:p>
    <w:p w:rsidR="00A86604" w:rsidRPr="00642C6B" w:rsidRDefault="00A86604" w:rsidP="00EE40A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 выполнять легкоатлетические упражнения (бег, прыжки, метания и броски мяча разного веса и объема);</w:t>
      </w:r>
    </w:p>
    <w:p w:rsidR="00A86604" w:rsidRPr="00642C6B" w:rsidRDefault="00A86604" w:rsidP="00EE40A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выполнять игровые действия и упражнения из подвижных игр разной функциональной направленности.</w:t>
      </w:r>
    </w:p>
    <w:p w:rsidR="00A86604" w:rsidRPr="00347156" w:rsidRDefault="00A86604" w:rsidP="00EE40A9">
      <w:pPr>
        <w:pStyle w:val="NoSpacing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Учащиеся получа</w:t>
      </w:r>
      <w:r w:rsidRPr="003471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 возможность научиться</w:t>
      </w:r>
      <w:r w:rsidRPr="00347156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A86604" w:rsidRPr="00642C6B" w:rsidRDefault="00A86604" w:rsidP="00EE40A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  сохранять правильную осанку, оптимальное телосложение;</w:t>
      </w:r>
    </w:p>
    <w:p w:rsidR="00A86604" w:rsidRPr="00642C6B" w:rsidRDefault="00A86604" w:rsidP="00EE40A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  выполнять эстетически красиво гимнастические и акробатические комбинации;</w:t>
      </w:r>
    </w:p>
    <w:p w:rsidR="00A86604" w:rsidRPr="00642C6B" w:rsidRDefault="00A86604" w:rsidP="00EE40A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 играть в баскетбол, футбол и волейбол, гандбол  по упрощенным правилам;</w:t>
      </w:r>
    </w:p>
    <w:p w:rsidR="00A86604" w:rsidRDefault="00A86604" w:rsidP="00EE40A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-  выполнять тестовые нор</w:t>
      </w:r>
      <w:r>
        <w:rPr>
          <w:rFonts w:ascii="Times New Roman" w:hAnsi="Times New Roman" w:cs="Times New Roman"/>
          <w:sz w:val="28"/>
          <w:szCs w:val="28"/>
          <w:lang w:eastAsia="ru-RU"/>
        </w:rPr>
        <w:t>мативы по физической подготовке.</w:t>
      </w:r>
    </w:p>
    <w:p w:rsidR="00A86604" w:rsidRDefault="00A86604" w:rsidP="00EE40A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</w:rPr>
        <w:t>В результате изучения физической культуры у обучающихся будут сформированы личностные, метапредметные  и предметные универсальные учебные действия.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</w:rPr>
        <w:t>Личностными результатами изучения курса «Физическая культура» являются</w:t>
      </w:r>
      <w:r w:rsidRPr="009A5BEC">
        <w:rPr>
          <w:rFonts w:ascii="Times New Roman" w:hAnsi="Times New Roman" w:cs="Times New Roman"/>
          <w:sz w:val="28"/>
          <w:szCs w:val="28"/>
        </w:rPr>
        <w:t>: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-умение содержать в порядке спортивный инвентарь и оборудование, спортивную одежду, осуществлять их подготовку к заня</w:t>
      </w:r>
      <w:r>
        <w:rPr>
          <w:rFonts w:ascii="Times New Roman" w:hAnsi="Times New Roman" w:cs="Times New Roman"/>
          <w:sz w:val="28"/>
          <w:szCs w:val="28"/>
          <w:lang w:eastAsia="ru-RU"/>
        </w:rPr>
        <w:t>тиям и спортивным соревнованиям;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владение навыками выполнения жизненно важных двигательных умений (ходьба, бег, прыжки, лазанья и др.) различными способами, в различны</w:t>
      </w:r>
      <w:r>
        <w:rPr>
          <w:rFonts w:ascii="Times New Roman" w:hAnsi="Times New Roman" w:cs="Times New Roman"/>
          <w:sz w:val="28"/>
          <w:szCs w:val="28"/>
          <w:lang w:eastAsia="ru-RU"/>
        </w:rPr>
        <w:t>х изменяющихся внешних условиях.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умение планировать режим дня, обеспечивать оптимальное сочетание нагрузки и отдыха;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красивая (правильная) осанка, умение ее длительно сохранять при разнообразных формах движения и передвижений;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</w:t>
      </w:r>
      <w:r>
        <w:rPr>
          <w:rFonts w:ascii="Times New Roman" w:hAnsi="Times New Roman" w:cs="Times New Roman"/>
          <w:sz w:val="28"/>
          <w:szCs w:val="28"/>
          <w:lang w:eastAsia="ru-RU"/>
        </w:rPr>
        <w:t>ющим;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хорошее телосложение, желание поддерживать его в рамках принятых норм и представлений посредством занятий физической культурой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ьностью, излагать их содержание.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</w:t>
      </w:r>
      <w:r>
        <w:rPr>
          <w:rFonts w:ascii="Times New Roman" w:hAnsi="Times New Roman" w:cs="Times New Roman"/>
          <w:sz w:val="28"/>
          <w:szCs w:val="28"/>
          <w:lang w:eastAsia="ru-RU"/>
        </w:rPr>
        <w:t>я и физической подготовленности;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культура движения, умение передвигаться красиво, легко и непринужденно.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</w:rPr>
        <w:t>-</w:t>
      </w:r>
      <w:r w:rsidRPr="009A5BEC">
        <w:rPr>
          <w:rFonts w:ascii="Times New Roman" w:hAnsi="Times New Roman" w:cs="Times New Roman"/>
          <w:sz w:val="28"/>
          <w:szCs w:val="28"/>
          <w:lang w:eastAsia="ru-RU"/>
        </w:rPr>
        <w:t xml:space="preserve">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</w:t>
      </w:r>
      <w:r>
        <w:rPr>
          <w:rFonts w:ascii="Times New Roman" w:hAnsi="Times New Roman" w:cs="Times New Roman"/>
          <w:sz w:val="28"/>
          <w:szCs w:val="28"/>
          <w:lang w:eastAsia="ru-RU"/>
        </w:rPr>
        <w:t>ревновательной деятельности.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</w:rPr>
        <w:t>Метапредметными  результатами изучения курса «Физическая культура» являются: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5класс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</w:rPr>
        <w:t>-</w:t>
      </w:r>
      <w:r w:rsidRPr="009A5BEC">
        <w:rPr>
          <w:rFonts w:ascii="Times New Roman" w:hAnsi="Times New Roman" w:cs="Times New Roman"/>
          <w:sz w:val="28"/>
          <w:szCs w:val="28"/>
          <w:lang w:eastAsia="ru-RU"/>
        </w:rPr>
        <w:t xml:space="preserve"> овладение сведениями о роли и значении физической культуры  в формировании целостной личности человека,  в развитии его сознания и мышления, физических,  психических и нравственных качеств;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</w:t>
      </w:r>
      <w:r>
        <w:rPr>
          <w:rFonts w:ascii="Times New Roman" w:hAnsi="Times New Roman" w:cs="Times New Roman"/>
          <w:sz w:val="28"/>
          <w:szCs w:val="28"/>
          <w:lang w:eastAsia="ru-RU"/>
        </w:rPr>
        <w:t>льтаты собственной деятельности;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-владение культурой речи, ведение диалога в доброжелательной и открытой форме, проявление к собеседник</w:t>
      </w:r>
      <w:r>
        <w:rPr>
          <w:rFonts w:ascii="Times New Roman" w:hAnsi="Times New Roman" w:cs="Times New Roman"/>
          <w:sz w:val="28"/>
          <w:szCs w:val="28"/>
          <w:lang w:eastAsia="ru-RU"/>
        </w:rPr>
        <w:t>у внимания, интереса и уважения.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</w:rPr>
        <w:t>-</w:t>
      </w:r>
      <w:r w:rsidRPr="009A5BEC">
        <w:rPr>
          <w:rFonts w:ascii="Times New Roman" w:hAnsi="Times New Roman" w:cs="Times New Roman"/>
          <w:sz w:val="28"/>
          <w:szCs w:val="28"/>
          <w:lang w:eastAsia="ru-RU"/>
        </w:rPr>
        <w:t xml:space="preserve">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</w:rPr>
        <w:t>-</w:t>
      </w:r>
      <w:r w:rsidRPr="009A5BEC">
        <w:rPr>
          <w:rFonts w:ascii="Times New Roman" w:hAnsi="Times New Roman" w:cs="Times New Roman"/>
          <w:sz w:val="28"/>
          <w:szCs w:val="28"/>
          <w:lang w:eastAsia="ru-RU"/>
        </w:rPr>
        <w:t>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</w:rPr>
        <w:t>-</w:t>
      </w:r>
      <w:r w:rsidRPr="009A5BEC">
        <w:rPr>
          <w:rFonts w:ascii="Times New Roman" w:hAnsi="Times New Roman" w:cs="Times New Roman"/>
          <w:sz w:val="28"/>
          <w:szCs w:val="28"/>
          <w:lang w:eastAsia="ru-RU"/>
        </w:rPr>
        <w:t xml:space="preserve"> понимание физической культуры как средства организации здорового образа жизни, профилактики вредных привычек и девиантного (отклоняющегося от норм) поведения.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рациональное планирование учебной деятельности, умение организовывать места занятий и обеспечивать их безопасность;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 xml:space="preserve">- владение широким </w:t>
      </w:r>
      <w:r w:rsidRPr="009A5BE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9A5BEC">
        <w:rPr>
          <w:rFonts w:ascii="Times New Roman" w:hAnsi="Times New Roman" w:cs="Times New Roman"/>
          <w:sz w:val="28"/>
          <w:szCs w:val="28"/>
          <w:lang w:eastAsia="ru-RU"/>
        </w:rPr>
        <w:t>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</w:t>
      </w:r>
      <w:r>
        <w:rPr>
          <w:rFonts w:ascii="Times New Roman" w:hAnsi="Times New Roman" w:cs="Times New Roman"/>
          <w:sz w:val="28"/>
          <w:szCs w:val="28"/>
          <w:lang w:eastAsia="ru-RU"/>
        </w:rPr>
        <w:t>но-оздоровительной деятельности.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</w:rPr>
        <w:t>-</w:t>
      </w:r>
      <w:r w:rsidRPr="009A5BEC">
        <w:rPr>
          <w:rFonts w:ascii="Times New Roman" w:hAnsi="Times New Roman" w:cs="Times New Roman"/>
          <w:sz w:val="28"/>
          <w:szCs w:val="28"/>
          <w:lang w:eastAsia="ru-RU"/>
        </w:rPr>
        <w:t xml:space="preserve"> проявление уважительного  отношения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владение способами организации и проведения разнообразных форм занятий физической культурой, их планирования и содержательного наполнения.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</w:rPr>
        <w:t>-</w:t>
      </w:r>
      <w:r w:rsidRPr="009A5BEC">
        <w:rPr>
          <w:rFonts w:ascii="Times New Roman" w:hAnsi="Times New Roman" w:cs="Times New Roman"/>
          <w:sz w:val="28"/>
          <w:szCs w:val="28"/>
          <w:lang w:eastAsia="ru-RU"/>
        </w:rPr>
        <w:t xml:space="preserve"> закрепление умения  поддержания оптимального уровня работоспособности в процессе учебной деятельности, активное использование занятий физической культурой для профилактики психи</w:t>
      </w:r>
      <w:r>
        <w:rPr>
          <w:rFonts w:ascii="Times New Roman" w:hAnsi="Times New Roman" w:cs="Times New Roman"/>
          <w:sz w:val="28"/>
          <w:szCs w:val="28"/>
          <w:lang w:eastAsia="ru-RU"/>
        </w:rPr>
        <w:t>ческого и физического утомления;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 xml:space="preserve">-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 xml:space="preserve">• понимание культуры движений человека, постижение жизненно важных двигательных умений в соответствии с их целесообразностью и </w:t>
      </w:r>
      <w:r>
        <w:rPr>
          <w:rFonts w:ascii="Times New Roman" w:hAnsi="Times New Roman" w:cs="Times New Roman"/>
          <w:sz w:val="28"/>
          <w:szCs w:val="28"/>
          <w:lang w:eastAsia="ru-RU"/>
        </w:rPr>
        <w:t>эстетической привлекательностью.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</w:rPr>
        <w:t>Предметными результатами изучения курса «Физическая культура» являются: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интересно и доступно излагать знания о физической культуре, грамотно по</w:t>
      </w:r>
      <w:r>
        <w:rPr>
          <w:rFonts w:ascii="Times New Roman" w:hAnsi="Times New Roman" w:cs="Times New Roman"/>
          <w:sz w:val="28"/>
          <w:szCs w:val="28"/>
          <w:lang w:eastAsia="ru-RU"/>
        </w:rPr>
        <w:t>льзоваться понятийным аппаратом.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-знание основных направлений развития физической культуры в обществе, их целей, задач и форм организации;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преодолевать трудности, выполнять учебные задания по технической и физической подготовке в полном объеме;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-знания о здоровом образе жизни, его связи с укреплением здоровья и профилактикой вредных привычек, о роли и месте физической культуры в орг</w:t>
      </w:r>
      <w:r>
        <w:rPr>
          <w:rFonts w:ascii="Times New Roman" w:hAnsi="Times New Roman" w:cs="Times New Roman"/>
          <w:sz w:val="28"/>
          <w:szCs w:val="28"/>
          <w:lang w:eastAsia="ru-RU"/>
        </w:rPr>
        <w:t>анизации здорового образа жизни;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осуществлять судейство соревнований по одному из видов спорта, владет</w:t>
      </w:r>
      <w:r>
        <w:rPr>
          <w:rFonts w:ascii="Times New Roman" w:hAnsi="Times New Roman" w:cs="Times New Roman"/>
          <w:sz w:val="28"/>
          <w:szCs w:val="28"/>
          <w:lang w:eastAsia="ru-RU"/>
        </w:rPr>
        <w:t>ь информационными жестами судьи;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</w:rPr>
        <w:t>-</w:t>
      </w:r>
      <w:r w:rsidRPr="009A5BEC">
        <w:rPr>
          <w:rFonts w:ascii="Times New Roman" w:hAnsi="Times New Roman" w:cs="Times New Roman"/>
          <w:sz w:val="28"/>
          <w:szCs w:val="28"/>
          <w:lang w:eastAsia="ru-RU"/>
        </w:rPr>
        <w:t xml:space="preserve"> 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5BEC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</w:t>
      </w:r>
      <w:r>
        <w:rPr>
          <w:rFonts w:ascii="Times New Roman" w:hAnsi="Times New Roman" w:cs="Times New Roman"/>
          <w:sz w:val="28"/>
          <w:szCs w:val="28"/>
          <w:lang w:eastAsia="ru-RU"/>
        </w:rPr>
        <w:t>ю профессиональную деятельность;</w:t>
      </w:r>
    </w:p>
    <w:p w:rsidR="00A86604" w:rsidRPr="009A5BEC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A86604" w:rsidRPr="002A7C7D" w:rsidRDefault="00A86604" w:rsidP="002A7C7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5BEC">
        <w:rPr>
          <w:rFonts w:ascii="Times New Roman" w:hAnsi="Times New Roman" w:cs="Times New Roman"/>
          <w:sz w:val="28"/>
          <w:szCs w:val="28"/>
          <w:lang w:eastAsia="ru-RU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</w:t>
      </w:r>
      <w:r>
        <w:rPr>
          <w:rFonts w:ascii="Times New Roman" w:hAnsi="Times New Roman" w:cs="Times New Roman"/>
          <w:sz w:val="28"/>
          <w:szCs w:val="28"/>
          <w:lang w:eastAsia="ru-RU"/>
        </w:rPr>
        <w:t>дуальных особенностей организма.</w:t>
      </w:r>
    </w:p>
    <w:p w:rsidR="00A86604" w:rsidRPr="00642C6B" w:rsidRDefault="00A86604" w:rsidP="00EE40A9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Default="00A86604" w:rsidP="009B0F32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642C6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642C6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предмета.</w:t>
      </w:r>
    </w:p>
    <w:p w:rsidR="00A86604" w:rsidRPr="00F94C9A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F94C9A">
        <w:rPr>
          <w:rFonts w:ascii="Times New Roman" w:hAnsi="Times New Roman" w:cs="Times New Roman"/>
          <w:sz w:val="28"/>
          <w:szCs w:val="28"/>
          <w:lang w:eastAsia="ru-RU"/>
        </w:rPr>
        <w:t>Структура и содержание учебного предмета задаются в программе в  конструкции двигательной деятельности с выделением соответствующих учебных разделов:</w:t>
      </w:r>
    </w:p>
    <w:p w:rsidR="00A86604" w:rsidRPr="00F94C9A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F94C9A">
        <w:rPr>
          <w:rFonts w:ascii="Times New Roman" w:hAnsi="Times New Roman" w:cs="Times New Roman"/>
          <w:sz w:val="28"/>
          <w:szCs w:val="28"/>
          <w:lang w:eastAsia="ru-RU"/>
        </w:rPr>
        <w:t>1.«Знания о физической культуре»</w:t>
      </w:r>
    </w:p>
    <w:p w:rsidR="00A86604" w:rsidRPr="00F94C9A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F94C9A">
        <w:rPr>
          <w:rFonts w:ascii="Times New Roman" w:hAnsi="Times New Roman" w:cs="Times New Roman"/>
          <w:sz w:val="28"/>
          <w:szCs w:val="28"/>
          <w:lang w:eastAsia="ru-RU"/>
        </w:rPr>
        <w:t>2.«Способы двигательной деятельности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A86604" w:rsidRPr="00F94C9A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 w:rsidRPr="00F94C9A">
        <w:rPr>
          <w:rFonts w:ascii="Times New Roman" w:hAnsi="Times New Roman" w:cs="Times New Roman"/>
          <w:sz w:val="28"/>
          <w:szCs w:val="28"/>
          <w:lang w:eastAsia="ru-RU"/>
        </w:rPr>
        <w:t>3.«Фи</w:t>
      </w:r>
      <w:r>
        <w:rPr>
          <w:rFonts w:ascii="Times New Roman" w:hAnsi="Times New Roman" w:cs="Times New Roman"/>
          <w:sz w:val="28"/>
          <w:szCs w:val="28"/>
          <w:lang w:eastAsia="ru-RU"/>
        </w:rPr>
        <w:t>зическое совершенствование».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6CE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1.Знания о физической культуре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86604" w:rsidRPr="00336CEA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Pr="00336CEA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336CEA">
        <w:rPr>
          <w:rFonts w:ascii="Times New Roman" w:hAnsi="Times New Roman" w:cs="Times New Roman"/>
          <w:b/>
          <w:bCs/>
          <w:sz w:val="28"/>
          <w:szCs w:val="28"/>
        </w:rPr>
        <w:t>История физической культуры.</w:t>
      </w:r>
    </w:p>
    <w:p w:rsidR="00A86604" w:rsidRDefault="00A86604" w:rsidP="00F84AF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</w:p>
    <w:p w:rsidR="00A86604" w:rsidRDefault="00A86604" w:rsidP="00F84AF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Олимпийские игры древности. Исторические сведения о развитии древних Олимпийских игр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(виды состязаний, правила их проведения, известные участники и победители.)</w:t>
      </w:r>
    </w:p>
    <w:p w:rsidR="00A86604" w:rsidRDefault="00A86604" w:rsidP="00F84AF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8529B">
        <w:rPr>
          <w:rFonts w:ascii="Times New Roman" w:hAnsi="Times New Roman" w:cs="Times New Roman"/>
          <w:b/>
          <w:bCs/>
          <w:sz w:val="28"/>
          <w:szCs w:val="28"/>
          <w:u w:val="single"/>
        </w:rPr>
        <w:t>6класс</w:t>
      </w:r>
    </w:p>
    <w:p w:rsidR="00A86604" w:rsidRDefault="00A86604" w:rsidP="00F84AF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Роль Пьера де Кубертена в становлении и развитии Оли</w:t>
      </w:r>
      <w:r>
        <w:rPr>
          <w:rFonts w:ascii="Times New Roman" w:hAnsi="Times New Roman" w:cs="Times New Roman"/>
          <w:sz w:val="28"/>
          <w:szCs w:val="28"/>
        </w:rPr>
        <w:t xml:space="preserve">мпийских игр современности. </w:t>
      </w:r>
      <w:r w:rsidRPr="00336CEA">
        <w:rPr>
          <w:rFonts w:ascii="Times New Roman" w:hAnsi="Times New Roman" w:cs="Times New Roman"/>
          <w:sz w:val="28"/>
          <w:szCs w:val="28"/>
        </w:rPr>
        <w:t>Цель и задачи современного олимпийского движения.</w:t>
      </w:r>
    </w:p>
    <w:p w:rsidR="00A86604" w:rsidRDefault="00A86604" w:rsidP="00F84AF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8529B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</w:p>
    <w:p w:rsidR="00A86604" w:rsidRDefault="00A86604" w:rsidP="00F84AF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Физические упражнения и игры в Киевской Руси, Московском государстве, на Урале и в Сибири. Первые спортивные клубы в дореволюционной России.</w:t>
      </w:r>
    </w:p>
    <w:p w:rsidR="00A86604" w:rsidRPr="0048529B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84AF2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 этапы развития олимпийского движе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ния в России (СССР). Выдающиеся достижения отечественных спортсме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нов на Олимпийских играх.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9C207F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 класс</w:t>
      </w:r>
    </w:p>
    <w:p w:rsidR="00A86604" w:rsidRPr="009C207F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Летние и зимние Олимпийские игры современности.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Дву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кратные и трёх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кратные отечественные и зарубежные победители Олимпийских игр. 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опинг. Концепция честного спорт</w:t>
      </w:r>
    </w:p>
    <w:p w:rsidR="00A86604" w:rsidRPr="00F84AF2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6CEA">
        <w:rPr>
          <w:rFonts w:ascii="Times New Roman" w:hAnsi="Times New Roman" w:cs="Times New Roman"/>
          <w:b/>
          <w:bCs/>
          <w:sz w:val="28"/>
          <w:szCs w:val="28"/>
        </w:rPr>
        <w:t>Физическая культура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человека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336CE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 xml:space="preserve">Правильная и неправильная осанка Упражнения для сохранения и поддержания правильной осанки с предметом на голове. 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A36B4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Росто-весовые показатели.</w:t>
      </w:r>
      <w:r w:rsidRPr="00AA36B4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Зрение. Гимнастика для глаз.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A36B4">
        <w:rPr>
          <w:rFonts w:ascii="Times New Roman" w:hAnsi="Times New Roman" w:cs="Times New Roman"/>
          <w:b/>
          <w:bCs/>
          <w:sz w:val="28"/>
          <w:szCs w:val="28"/>
          <w:u w:val="single"/>
        </w:rPr>
        <w:t>7класс</w:t>
      </w:r>
    </w:p>
    <w:p w:rsidR="00A86604" w:rsidRPr="00336CEA" w:rsidRDefault="00A86604" w:rsidP="00AA36B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Психологические ос</w:t>
      </w:r>
      <w:r>
        <w:rPr>
          <w:rFonts w:ascii="Times New Roman" w:hAnsi="Times New Roman" w:cs="Times New Roman"/>
          <w:sz w:val="28"/>
          <w:szCs w:val="28"/>
        </w:rPr>
        <w:t xml:space="preserve">обенности возрастного развития. Физическое самовоспитание. </w:t>
      </w:r>
      <w:r w:rsidRPr="00336CEA">
        <w:rPr>
          <w:rFonts w:ascii="Times New Roman" w:hAnsi="Times New Roman" w:cs="Times New Roman"/>
          <w:sz w:val="28"/>
          <w:szCs w:val="28"/>
        </w:rPr>
        <w:t>Влияние физических упражнений на основные системы организма.</w:t>
      </w:r>
    </w:p>
    <w:p w:rsidR="00A86604" w:rsidRPr="00AA36B4" w:rsidRDefault="00A86604" w:rsidP="00AA36B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Pr="00336CEA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336CE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Физическая подготовка как система регулярных занятий по развитию фи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зических (кондиционных и координа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ционных) способностей. Основные правила их совершенствования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86604" w:rsidRDefault="00A86604" w:rsidP="009C207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9C207F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 класс</w:t>
      </w:r>
    </w:p>
    <w:p w:rsidR="00A86604" w:rsidRDefault="00A86604" w:rsidP="009C207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Адаптивная физическая культура как система 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анятий физическими упраж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нениям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укреплению и сохранению здоровья, коррекции осанки и телосло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жения, профилактики утомления.</w:t>
      </w:r>
    </w:p>
    <w:p w:rsidR="00A86604" w:rsidRPr="00336CEA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Pr="00336CEA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Pr="00336CEA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Физическое развитие</w:t>
      </w:r>
      <w:r w:rsidRPr="00336CE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86604" w:rsidRPr="007E0569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336CE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7E0569">
        <w:rPr>
          <w:rFonts w:ascii="Times New Roman" w:hAnsi="Times New Roman" w:cs="Times New Roman"/>
          <w:sz w:val="28"/>
          <w:szCs w:val="28"/>
        </w:rPr>
        <w:t>Режим дня. Утренняя гимнастика</w:t>
      </w:r>
    </w:p>
    <w:p w:rsidR="00A86604" w:rsidRPr="007E0569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6класс  </w:t>
      </w:r>
      <w:r w:rsidRPr="007E0569">
        <w:rPr>
          <w:rFonts w:ascii="Times New Roman" w:hAnsi="Times New Roman" w:cs="Times New Roman"/>
          <w:sz w:val="28"/>
          <w:szCs w:val="28"/>
        </w:rPr>
        <w:t>Здоровье и здоровый образ жизни.</w:t>
      </w:r>
    </w:p>
    <w:p w:rsidR="00A86604" w:rsidRPr="007E0569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E0569">
        <w:rPr>
          <w:rFonts w:ascii="Times New Roman" w:hAnsi="Times New Roman" w:cs="Times New Roman"/>
          <w:b/>
          <w:bCs/>
          <w:sz w:val="28"/>
          <w:szCs w:val="28"/>
          <w:u w:val="single"/>
        </w:rPr>
        <w:t>7класс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Pr="007E0569">
        <w:rPr>
          <w:rFonts w:ascii="Times New Roman" w:hAnsi="Times New Roman" w:cs="Times New Roman"/>
          <w:sz w:val="28"/>
          <w:szCs w:val="28"/>
        </w:rPr>
        <w:t>Слагаемые здорового образа</w:t>
      </w:r>
      <w:r>
        <w:rPr>
          <w:rFonts w:ascii="Times New Roman" w:hAnsi="Times New Roman" w:cs="Times New Roman"/>
          <w:sz w:val="28"/>
          <w:szCs w:val="28"/>
        </w:rPr>
        <w:t xml:space="preserve"> жизни.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8</w:t>
      </w:r>
      <w:r w:rsidRPr="00336CEA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Характеристика возрастных и половых особенностей организма и их связь с показателями физического развития.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9класс  </w:t>
      </w:r>
      <w:r w:rsidRPr="007E0569">
        <w:rPr>
          <w:rFonts w:ascii="Times New Roman" w:hAnsi="Times New Roman" w:cs="Times New Roman"/>
          <w:sz w:val="28"/>
          <w:szCs w:val="28"/>
          <w:shd w:val="clear" w:color="auto" w:fill="FFFFFF"/>
        </w:rPr>
        <w:t>Опорно-двигательный аппарат и мышечная система,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E0569">
        <w:rPr>
          <w:rFonts w:ascii="Times New Roman" w:hAnsi="Times New Roman" w:cs="Times New Roman"/>
          <w:sz w:val="28"/>
          <w:szCs w:val="28"/>
          <w:shd w:val="clear" w:color="auto" w:fill="FFFFFF"/>
        </w:rPr>
        <w:t>их роль в осуществлении двигательных актов.</w:t>
      </w:r>
    </w:p>
    <w:p w:rsidR="00A86604" w:rsidRPr="007E0569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A86604" w:rsidRPr="00336CEA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E0569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за</w:t>
      </w: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7E0569">
        <w:rPr>
          <w:rFonts w:ascii="Times New Roman" w:hAnsi="Times New Roman" w:cs="Times New Roman"/>
          <w:b/>
          <w:bCs/>
          <w:sz w:val="28"/>
          <w:szCs w:val="28"/>
        </w:rPr>
        <w:t>ятий физкультурно-оздоровительной деятельности</w:t>
      </w:r>
      <w:r w:rsidRPr="00336CEA">
        <w:rPr>
          <w:rFonts w:ascii="Times New Roman" w:hAnsi="Times New Roman" w:cs="Times New Roman"/>
          <w:b/>
          <w:bCs/>
          <w:sz w:val="28"/>
          <w:szCs w:val="28"/>
        </w:rPr>
        <w:t xml:space="preserve"> Самонаблюдение и самоконтроль. 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336CE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Субъективные и объективные показатели самочувствия.</w:t>
      </w:r>
    </w:p>
    <w:p w:rsidR="00A86604" w:rsidRPr="000B7EEC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6класс </w:t>
      </w:r>
      <w:r w:rsidRPr="001D03A9">
        <w:rPr>
          <w:rFonts w:ascii="Times New Roman" w:hAnsi="Times New Roman" w:cs="Times New Roman"/>
          <w:sz w:val="28"/>
          <w:szCs w:val="28"/>
        </w:rPr>
        <w:t>Самонаблюдение и самоконтроль</w:t>
      </w:r>
      <w:r w:rsidRPr="001D03A9">
        <w:rPr>
          <w:rFonts w:ascii="Times New Roman" w:hAnsi="Times New Roman" w:cs="Times New Roman"/>
          <w:sz w:val="24"/>
          <w:szCs w:val="24"/>
        </w:rPr>
        <w:t>.</w:t>
      </w:r>
    </w:p>
    <w:p w:rsidR="00A86604" w:rsidRPr="000B7EEC" w:rsidRDefault="00A86604" w:rsidP="000B7EEC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 класс </w:t>
      </w:r>
      <w:r w:rsidRPr="00336CEA">
        <w:rPr>
          <w:rFonts w:ascii="Times New Roman" w:hAnsi="Times New Roman" w:cs="Times New Roman"/>
          <w:sz w:val="28"/>
          <w:szCs w:val="28"/>
        </w:rPr>
        <w:t>Измерение резервов организма и состояние здоровья с помощью функциональных проб.</w:t>
      </w:r>
    </w:p>
    <w:p w:rsidR="00A86604" w:rsidRPr="000B7EEC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336CE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 w:rsidRPr="00336CEA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Регулярное наблюдение физкультур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ником за состоянием своего здоровья, физического развития и самочувствия при занятиях физической культурой и спортом.</w:t>
      </w:r>
    </w:p>
    <w:p w:rsidR="00A86604" w:rsidRPr="000B7EEC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1D03A9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Учёт данных самоконтро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ля в дневнике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336CEA">
        <w:rPr>
          <w:rFonts w:ascii="Times New Roman" w:hAnsi="Times New Roman" w:cs="Times New Roman"/>
          <w:sz w:val="28"/>
          <w:szCs w:val="28"/>
        </w:rPr>
        <w:t>Первая помощь и самопомощь во время занятий физической культурой и спортом.</w:t>
      </w:r>
    </w:p>
    <w:p w:rsidR="00A86604" w:rsidRPr="007E0569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7E0569">
        <w:rPr>
          <w:rFonts w:ascii="Times New Roman" w:hAnsi="Times New Roman" w:cs="Times New Roman"/>
          <w:b/>
          <w:bCs/>
          <w:sz w:val="28"/>
          <w:szCs w:val="28"/>
        </w:rPr>
        <w:t>Первая помощь и самопомощь во время занятий физической культурой и спортом.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CEA"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класс </w:t>
      </w:r>
      <w:r w:rsidRPr="00336CEA">
        <w:rPr>
          <w:rFonts w:ascii="Times New Roman" w:hAnsi="Times New Roman" w:cs="Times New Roman"/>
          <w:sz w:val="28"/>
          <w:szCs w:val="28"/>
        </w:rPr>
        <w:t>Соблюдение правил безопасности, страховки и разминки.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 класс </w:t>
      </w:r>
      <w:r w:rsidRPr="00336CEA">
        <w:rPr>
          <w:rFonts w:ascii="Times New Roman" w:hAnsi="Times New Roman" w:cs="Times New Roman"/>
          <w:sz w:val="28"/>
          <w:szCs w:val="28"/>
        </w:rPr>
        <w:t>Причины возникновения травм и повреждений при занятиях ФК и спортом.</w:t>
      </w:r>
    </w:p>
    <w:p w:rsidR="00A86604" w:rsidRPr="000B7EEC" w:rsidRDefault="00A86604" w:rsidP="000B7EEC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CEA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Характеристика типовых травм, простейшие и правила оказания самопомощи и первой помощи при травмах.</w:t>
      </w:r>
    </w:p>
    <w:p w:rsidR="00A86604" w:rsidRPr="000B7EEC" w:rsidRDefault="00A86604" w:rsidP="000B7EEC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8</w:t>
      </w: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Причины возникновения травм и повреждений при занятиях физиче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ской культурой и спортом. Характе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ристика типовых травм, простейшие приёмы и правила оказания первой помощи при травмах.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3.</w:t>
      </w:r>
      <w:r w:rsidRPr="009C58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Физическое совершенствование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Физкультурно-оздоровительная деятельность.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lang w:eastAsia="ru-RU"/>
        </w:rPr>
        <w:t>Комплексы упражнений утренней зарядки и физкультминуток. Комплексы дыхательной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 класс </w:t>
      </w:r>
      <w:r w:rsidRPr="00336CEA">
        <w:rPr>
          <w:rFonts w:ascii="Times New Roman" w:hAnsi="Times New Roman" w:cs="Times New Roman"/>
          <w:sz w:val="28"/>
          <w:szCs w:val="28"/>
          <w:lang w:eastAsia="ru-RU"/>
        </w:rPr>
        <w:t>Комплексы упражнений для развития гибкости и координации движений, для формирования правильной осанки с учетом индивидуальных особенностей физического развития.</w:t>
      </w:r>
    </w:p>
    <w:p w:rsidR="00A86604" w:rsidRPr="000B7EEC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 класс </w:t>
      </w:r>
      <w:r w:rsidRPr="00336CE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336CEA">
        <w:rPr>
          <w:rFonts w:ascii="Times New Roman" w:hAnsi="Times New Roman" w:cs="Times New Roman"/>
          <w:sz w:val="28"/>
          <w:szCs w:val="28"/>
          <w:lang w:eastAsia="ru-RU"/>
        </w:rPr>
        <w:t>Комплексы упражнений для регулирования массы тела и коррекции фигуры с учетом индивидуальных особенностей физического развития.</w:t>
      </w:r>
    </w:p>
    <w:p w:rsidR="00A86604" w:rsidRPr="000B7EEC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8</w:t>
      </w: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lang w:eastAsia="ru-RU"/>
        </w:rPr>
        <w:t>Индивидуальные комплексы упражнений на регулирование массы тела и коррекцию телосложения с учетом индивидуальных особенностей физического развития.</w:t>
      </w:r>
    </w:p>
    <w:p w:rsidR="00A86604" w:rsidRPr="000B7EEC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25727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9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lang w:eastAsia="ru-RU"/>
        </w:rPr>
        <w:t>Комплексы упражнений для формирования правильной осанки; утренней зарядки, физкультминуток; дыхательной гимнастики и гимнастики для глаз; для регулирования массы тела и коррекции фигуры с учетом индивидуальных ос</w:t>
      </w:r>
      <w:r>
        <w:rPr>
          <w:rFonts w:ascii="Times New Roman" w:hAnsi="Times New Roman" w:cs="Times New Roman"/>
          <w:sz w:val="28"/>
          <w:szCs w:val="28"/>
          <w:lang w:eastAsia="ru-RU"/>
        </w:rPr>
        <w:t>обенностей физического развития.</w:t>
      </w:r>
      <w:r w:rsidRPr="00336CEA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36CE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9C58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Спортивно-оздоровительная деятельность с общеразвивающей направленностью.</w:t>
      </w:r>
      <w:r w:rsidRPr="009C581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Подготовка к выполнению видов испытаний (тестов) и нормативов предусмотренных  Всероссийским физкультурно-спортивным комплексом «Готов к труду и обороне»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ЛЕГКАЯ АТЛЕТИКА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Краткая характеристика вида спорта. Требование техники безопасности. История легкой атлетики.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336CE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36CEA">
        <w:rPr>
          <w:rFonts w:ascii="Times New Roman" w:hAnsi="Times New Roman" w:cs="Times New Roman"/>
          <w:sz w:val="28"/>
          <w:szCs w:val="28"/>
        </w:rPr>
        <w:t>азвание разучиваемых упражнений  и основы правильной техники и их выполнения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470A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6CEA">
        <w:rPr>
          <w:rFonts w:ascii="Times New Roman" w:hAnsi="Times New Roman" w:cs="Times New Roman"/>
          <w:sz w:val="28"/>
          <w:szCs w:val="28"/>
        </w:rPr>
        <w:t>вила техники безопасности при занятии Л\А.</w:t>
      </w:r>
    </w:p>
    <w:p w:rsidR="00A86604" w:rsidRPr="000B7EEC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 класс </w:t>
      </w:r>
      <w:r w:rsidRPr="00336CEA">
        <w:rPr>
          <w:rFonts w:ascii="Times New Roman" w:hAnsi="Times New Roman" w:cs="Times New Roman"/>
          <w:sz w:val="28"/>
          <w:szCs w:val="28"/>
        </w:rPr>
        <w:t>Правила соревнований в беге, в прыжках и метаниях;</w:t>
      </w:r>
      <w:r w:rsidRPr="00BA470A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6CEA">
        <w:rPr>
          <w:rFonts w:ascii="Times New Roman" w:hAnsi="Times New Roman" w:cs="Times New Roman"/>
          <w:sz w:val="28"/>
          <w:szCs w:val="28"/>
        </w:rPr>
        <w:t>вила техники безопасности при занятии Л\А.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35333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BA470A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6CEA">
        <w:rPr>
          <w:rFonts w:ascii="Times New Roman" w:hAnsi="Times New Roman" w:cs="Times New Roman"/>
          <w:sz w:val="28"/>
          <w:szCs w:val="28"/>
        </w:rPr>
        <w:t>вила техники безопасности при занятии Л\А.</w:t>
      </w:r>
      <w:r w:rsidRPr="00BA47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36CEA">
        <w:rPr>
          <w:rFonts w:ascii="Times New Roman" w:hAnsi="Times New Roman" w:cs="Times New Roman"/>
          <w:sz w:val="28"/>
          <w:szCs w:val="28"/>
        </w:rPr>
        <w:t>редставление о темпе скорости и объёме</w:t>
      </w:r>
      <w:r>
        <w:rPr>
          <w:rFonts w:ascii="Times New Roman" w:hAnsi="Times New Roman" w:cs="Times New Roman"/>
          <w:sz w:val="28"/>
          <w:szCs w:val="28"/>
        </w:rPr>
        <w:t xml:space="preserve"> Л/А упражнений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86604" w:rsidRPr="000B7EEC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класс </w:t>
      </w:r>
      <w:r w:rsidRPr="00336CE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6CEA">
        <w:rPr>
          <w:rFonts w:ascii="Times New Roman" w:hAnsi="Times New Roman" w:cs="Times New Roman"/>
          <w:sz w:val="28"/>
          <w:szCs w:val="28"/>
        </w:rPr>
        <w:t>вила техники безопасности при занятии Л\А.</w:t>
      </w:r>
      <w:r w:rsidRPr="00BA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азминка для выпол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нения легкоатлетических упражнений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86604" w:rsidRPr="000B7EEC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9 класс </w:t>
      </w:r>
      <w:r w:rsidRPr="00336CEA">
        <w:rPr>
          <w:rFonts w:ascii="Times New Roman" w:hAnsi="Times New Roman" w:cs="Times New Roman"/>
          <w:sz w:val="28"/>
          <w:szCs w:val="28"/>
        </w:rPr>
        <w:t>Влияние легкоатлетических упражнений на укрепление здоровья и основные системы организма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470A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6CEA">
        <w:rPr>
          <w:rFonts w:ascii="Times New Roman" w:hAnsi="Times New Roman" w:cs="Times New Roman"/>
          <w:sz w:val="28"/>
          <w:szCs w:val="28"/>
        </w:rPr>
        <w:t>вила техники безопасности при занятии Л\А</w:t>
      </w:r>
    </w:p>
    <w:p w:rsidR="00A86604" w:rsidRPr="00336CEA" w:rsidRDefault="00A86604" w:rsidP="00EE4A8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604" w:rsidRPr="00884765" w:rsidRDefault="00A86604" w:rsidP="00EE4A8E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</w:rPr>
        <w:t>Беговые упражнения</w:t>
      </w:r>
      <w:r>
        <w:rPr>
          <w:rFonts w:ascii="Times New Roman" w:hAnsi="Times New Roman" w:cs="Times New Roman"/>
          <w:b/>
          <w:bCs/>
          <w:sz w:val="28"/>
          <w:szCs w:val="28"/>
        </w:rPr>
        <w:t>-14ч</w:t>
      </w:r>
      <w:r w:rsidRPr="0088476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</w:rPr>
        <w:t>Овладение техникой сприн</w:t>
      </w:r>
      <w:r w:rsidRPr="00884765">
        <w:rPr>
          <w:rFonts w:ascii="Times New Roman" w:hAnsi="Times New Roman" w:cs="Times New Roman"/>
          <w:b/>
          <w:bCs/>
          <w:sz w:val="28"/>
          <w:szCs w:val="28"/>
        </w:rPr>
        <w:softHyphen/>
        <w:t>терского бега.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36CEA">
        <w:rPr>
          <w:rFonts w:ascii="Times New Roman" w:hAnsi="Times New Roman" w:cs="Times New Roman"/>
          <w:sz w:val="28"/>
          <w:szCs w:val="28"/>
        </w:rPr>
        <w:t>Истрия легкой атлетики.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Высокий старт от 10 до 15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Бег с ускорением от 30 до 40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Скоростной бег до 40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Бег на результат 60 м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36CEA">
        <w:rPr>
          <w:rFonts w:ascii="Times New Roman" w:hAnsi="Times New Roman" w:cs="Times New Roman"/>
          <w:sz w:val="28"/>
          <w:szCs w:val="28"/>
        </w:rPr>
        <w:t>Высокий старт от 15 до 30м. Бег с ускорением от 30 до 50 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Бег на результат на 60м.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 класс </w:t>
      </w:r>
      <w:r w:rsidRPr="00336CEA">
        <w:rPr>
          <w:rFonts w:ascii="Times New Roman" w:hAnsi="Times New Roman" w:cs="Times New Roman"/>
          <w:sz w:val="28"/>
          <w:szCs w:val="28"/>
        </w:rPr>
        <w:t>Высокий старт от 30 до 40 м. Бег с ускорением от 40 до 60 м. Скоростной бег до 60 м. Бег на результат 60 м.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класс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Низкий старт до 30 м;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70 до 80 м ;до 70 м.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8476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9 класс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Дальнейшее обучение технике сприн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терского бега.</w:t>
      </w:r>
      <w:r w:rsidRPr="00336CE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Бег 60 метров.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</w:rPr>
        <w:t>Овладение техникой длительного бега.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Бег в рав</w:t>
      </w:r>
      <w:r>
        <w:rPr>
          <w:rFonts w:ascii="Times New Roman" w:hAnsi="Times New Roman" w:cs="Times New Roman"/>
          <w:sz w:val="28"/>
          <w:szCs w:val="28"/>
        </w:rPr>
        <w:t xml:space="preserve">номерном темпе от 10 до 12 мин. Бег 12 мин. </w:t>
      </w:r>
      <w:r w:rsidRPr="00336CEA">
        <w:rPr>
          <w:rFonts w:ascii="Times New Roman" w:hAnsi="Times New Roman" w:cs="Times New Roman"/>
          <w:sz w:val="28"/>
          <w:szCs w:val="28"/>
        </w:rPr>
        <w:t>Бег 1000м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 класс </w:t>
      </w:r>
      <w:r w:rsidRPr="00336CEA">
        <w:rPr>
          <w:rFonts w:ascii="Times New Roman" w:hAnsi="Times New Roman" w:cs="Times New Roman"/>
          <w:sz w:val="28"/>
          <w:szCs w:val="28"/>
        </w:rPr>
        <w:t>Бег в равномерном темпе до 15 мин.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Бег 1200 м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Бег 1000м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7класс </w:t>
      </w:r>
      <w:r w:rsidRPr="00336CEA">
        <w:rPr>
          <w:rFonts w:ascii="Times New Roman" w:hAnsi="Times New Roman" w:cs="Times New Roman"/>
          <w:sz w:val="28"/>
          <w:szCs w:val="28"/>
        </w:rPr>
        <w:t>Бег в равномерном темпе мальчики до 20 мин, девочки до 15 мин.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Бег 1500 м.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8 класс</w:t>
      </w:r>
      <w:r w:rsidRPr="0088476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36CE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Совершенствование техники длительного бега. Равномерный бег до 20мин.</w:t>
      </w:r>
    </w:p>
    <w:p w:rsidR="00A86604" w:rsidRPr="00BA470A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BA470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9 класс 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36CE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Бег 3000м-юноши; 2000м-девушки.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</w:rPr>
        <w:t>Прыжковые упражнения.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36CEA">
        <w:rPr>
          <w:rFonts w:ascii="Times New Roman" w:hAnsi="Times New Roman" w:cs="Times New Roman"/>
          <w:i/>
          <w:iCs/>
          <w:sz w:val="28"/>
          <w:szCs w:val="28"/>
        </w:rPr>
        <w:t>Овладение техникой прыжка в длину.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Прыжки в длину 7-9 шагов разбега.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Прыжки в длину 7-9 шагов разбега.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Прыжки в длину 9-11 шагов разбега.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Прыжки в длину с 11-13 шагов раз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бега.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Дальнейшее обучение технике прыж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ка в длину.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</w:rPr>
        <w:t>Метание малого мяча.</w:t>
      </w:r>
    </w:p>
    <w:p w:rsidR="00A86604" w:rsidRPr="00336CEA" w:rsidRDefault="00A86604" w:rsidP="00EE4A8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Овладение техникой метания малого мяча, в цель и на дальность.</w:t>
      </w:r>
    </w:p>
    <w:p w:rsidR="00A86604" w:rsidRPr="00336CEA" w:rsidRDefault="00A86604" w:rsidP="00EE4A8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Метание тенни</w:t>
      </w:r>
      <w:r>
        <w:rPr>
          <w:rFonts w:ascii="Times New Roman" w:hAnsi="Times New Roman" w:cs="Times New Roman"/>
          <w:sz w:val="28"/>
          <w:szCs w:val="28"/>
        </w:rPr>
        <w:t>сного мяча с места на дальность</w:t>
      </w:r>
      <w:r w:rsidRPr="00336CEA">
        <w:rPr>
          <w:rFonts w:ascii="Times New Roman" w:hAnsi="Times New Roman" w:cs="Times New Roman"/>
          <w:sz w:val="28"/>
          <w:szCs w:val="28"/>
        </w:rPr>
        <w:t>, отскока от стены, на заданное расстояни</w:t>
      </w:r>
      <w:r>
        <w:rPr>
          <w:rFonts w:ascii="Times New Roman" w:hAnsi="Times New Roman" w:cs="Times New Roman"/>
          <w:sz w:val="28"/>
          <w:szCs w:val="28"/>
        </w:rPr>
        <w:t>е, на дальность, коридор 5-6 м, в</w:t>
      </w:r>
      <w:r w:rsidRPr="00336CEA">
        <w:rPr>
          <w:rFonts w:ascii="Times New Roman" w:hAnsi="Times New Roman" w:cs="Times New Roman"/>
          <w:sz w:val="28"/>
          <w:szCs w:val="28"/>
        </w:rPr>
        <w:t xml:space="preserve"> гор</w:t>
      </w:r>
      <w:r>
        <w:rPr>
          <w:rFonts w:ascii="Times New Roman" w:hAnsi="Times New Roman" w:cs="Times New Roman"/>
          <w:sz w:val="28"/>
          <w:szCs w:val="28"/>
        </w:rPr>
        <w:t>изонтальную и вертикальную цель (</w:t>
      </w:r>
      <w:r w:rsidRPr="00336CEA">
        <w:rPr>
          <w:rFonts w:ascii="Times New Roman" w:hAnsi="Times New Roman" w:cs="Times New Roman"/>
          <w:sz w:val="28"/>
          <w:szCs w:val="28"/>
        </w:rPr>
        <w:t>1/1м) с расстояния 6-8 м, с 4-5 бросковых шагов на д</w:t>
      </w:r>
      <w:r>
        <w:rPr>
          <w:rFonts w:ascii="Times New Roman" w:hAnsi="Times New Roman" w:cs="Times New Roman"/>
          <w:sz w:val="28"/>
          <w:szCs w:val="28"/>
        </w:rPr>
        <w:t xml:space="preserve">альность и заданное расстояние. </w:t>
      </w:r>
      <w:r w:rsidRPr="00336CEA">
        <w:rPr>
          <w:rFonts w:ascii="Times New Roman" w:hAnsi="Times New Roman" w:cs="Times New Roman"/>
          <w:sz w:val="28"/>
          <w:szCs w:val="28"/>
        </w:rPr>
        <w:t>Бросок набивного мяча (2кг) двумя руками из-за головы, от груди, снизу-вперёд-вверх, из положения стоя грудью и боком  напр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6CEA">
        <w:rPr>
          <w:rFonts w:ascii="Times New Roman" w:hAnsi="Times New Roman" w:cs="Times New Roman"/>
          <w:sz w:val="28"/>
          <w:szCs w:val="28"/>
        </w:rPr>
        <w:t xml:space="preserve">вления </w:t>
      </w:r>
      <w:r>
        <w:rPr>
          <w:rFonts w:ascii="Times New Roman" w:hAnsi="Times New Roman" w:cs="Times New Roman"/>
          <w:sz w:val="28"/>
          <w:szCs w:val="28"/>
        </w:rPr>
        <w:t>броска с места; то же с шага; с</w:t>
      </w:r>
      <w:r w:rsidRPr="00336CEA">
        <w:rPr>
          <w:rFonts w:ascii="Times New Roman" w:hAnsi="Times New Roman" w:cs="Times New Roman"/>
          <w:sz w:val="28"/>
          <w:szCs w:val="28"/>
        </w:rPr>
        <w:t xml:space="preserve">низу в верх на </w:t>
      </w:r>
      <w:r>
        <w:rPr>
          <w:rFonts w:ascii="Times New Roman" w:hAnsi="Times New Roman" w:cs="Times New Roman"/>
          <w:sz w:val="28"/>
          <w:szCs w:val="28"/>
        </w:rPr>
        <w:t xml:space="preserve">заданную и максимальную высоту. Ловля набивного мяча </w:t>
      </w:r>
      <w:r w:rsidRPr="00336CEA">
        <w:rPr>
          <w:rFonts w:ascii="Times New Roman" w:hAnsi="Times New Roman" w:cs="Times New Roman"/>
          <w:sz w:val="28"/>
          <w:szCs w:val="28"/>
        </w:rPr>
        <w:t>(2 кг) двумя руками после броска партнёра, после броска вверх; с хлопками ладонями, после пово</w:t>
      </w:r>
      <w:r>
        <w:rPr>
          <w:rFonts w:ascii="Times New Roman" w:hAnsi="Times New Roman" w:cs="Times New Roman"/>
          <w:sz w:val="28"/>
          <w:szCs w:val="28"/>
        </w:rPr>
        <w:t>рота на 90 *, после приседания.</w:t>
      </w:r>
    </w:p>
    <w:p w:rsidR="00A86604" w:rsidRPr="00336CEA" w:rsidRDefault="00A86604" w:rsidP="00EE4A8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Метание теннисного мяча с места на дальность, отскока от стены, на заданное расстояни</w:t>
      </w:r>
      <w:r>
        <w:rPr>
          <w:rFonts w:ascii="Times New Roman" w:hAnsi="Times New Roman" w:cs="Times New Roman"/>
          <w:sz w:val="28"/>
          <w:szCs w:val="28"/>
        </w:rPr>
        <w:t>е, на дальность, коридор 5-6 м,  в</w:t>
      </w:r>
      <w:r w:rsidRPr="00336CEA">
        <w:rPr>
          <w:rFonts w:ascii="Times New Roman" w:hAnsi="Times New Roman" w:cs="Times New Roman"/>
          <w:sz w:val="28"/>
          <w:szCs w:val="28"/>
        </w:rPr>
        <w:t xml:space="preserve"> гор</w:t>
      </w:r>
      <w:r>
        <w:rPr>
          <w:rFonts w:ascii="Times New Roman" w:hAnsi="Times New Roman" w:cs="Times New Roman"/>
          <w:sz w:val="28"/>
          <w:szCs w:val="28"/>
        </w:rPr>
        <w:t>изонтальную и вертикальную цель</w:t>
      </w:r>
      <w:r w:rsidRPr="00336CEA">
        <w:rPr>
          <w:rFonts w:ascii="Times New Roman" w:hAnsi="Times New Roman" w:cs="Times New Roman"/>
          <w:sz w:val="28"/>
          <w:szCs w:val="28"/>
        </w:rPr>
        <w:t xml:space="preserve"> (1/1м) с расстояния 8-10 м, с 4-5 бросковых шагов на дальность и заданное расстояние.</w:t>
      </w:r>
    </w:p>
    <w:p w:rsidR="00A86604" w:rsidRPr="00884765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 класс. </w:t>
      </w:r>
      <w:r w:rsidRPr="00336CEA">
        <w:rPr>
          <w:rFonts w:ascii="Times New Roman" w:hAnsi="Times New Roman" w:cs="Times New Roman"/>
          <w:sz w:val="28"/>
          <w:szCs w:val="28"/>
        </w:rPr>
        <w:t>Метание теннисного мяча с места на дальность , отскока от стены, на заданное расстояние,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шага, с двух шагов , с тех шагов; В горизонтальную и вертикальную цель ( 1/1м) с расстояния 10-12 м, метание мяча весом 150 гр.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с места на дальность и с 4-5 бросковых шагов с разбега и коридор 10 м. на дальность и заданное расстояние.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Бросок набивного мяча (2кг) двумя руками из различных и.п., стоя грудью и боком направления метание с места, шагом, с двух шагов, вперёд-вверх; снизу в</w:t>
      </w:r>
      <w:r>
        <w:rPr>
          <w:rFonts w:ascii="Times New Roman" w:hAnsi="Times New Roman" w:cs="Times New Roman"/>
          <w:sz w:val="28"/>
          <w:szCs w:val="28"/>
        </w:rPr>
        <w:t xml:space="preserve">ерх на заданною и максимальную </w:t>
      </w:r>
      <w:r w:rsidRPr="00336CEA">
        <w:rPr>
          <w:rFonts w:ascii="Times New Roman" w:hAnsi="Times New Roman" w:cs="Times New Roman"/>
          <w:sz w:val="28"/>
          <w:szCs w:val="28"/>
        </w:rPr>
        <w:t>высоту.</w:t>
      </w:r>
    </w:p>
    <w:p w:rsidR="00A86604" w:rsidRPr="00336CEA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Ловля набивного мяча (2кг) двумя руками после броска партнёра, после броска вверх.</w:t>
      </w:r>
    </w:p>
    <w:p w:rsidR="00A86604" w:rsidRPr="001E16D1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8476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класс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Дальнейшее овладение техникой ме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тания малого мяча в цель и на даль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ность.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Метание теннисного мяча в горизон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тальную и вертикальную цель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lx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м) (девушки </w:t>
      </w:r>
      <w:r w:rsidRPr="00336CE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расстояния 12-14 м, юноши </w:t>
      </w:r>
      <w:r w:rsidRPr="00336CE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 16 м). Бросок 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набивного мяча (2 кг) двумя руками из различных исходных поло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жений с места, с шага, с двух шагов, с трёх шагов, с четырёх шагов вперёд- вверх.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E16D1">
        <w:rPr>
          <w:rFonts w:ascii="Times New Roman" w:hAnsi="Times New Roman" w:cs="Times New Roman"/>
          <w:sz w:val="28"/>
          <w:szCs w:val="28"/>
        </w:rPr>
        <w:t xml:space="preserve">9 класс 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Метание теннисного мяча и мяча ве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сом 150 г с места на дальность, с 4—5 бросковых шагов с укороченного и полного разбега на дальность, в кори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 xml:space="preserve">дор 10 м и на заданное расстояние; в горизонтальную и вертикальную цель </w:t>
      </w:r>
      <w:r w:rsidRPr="001E16D1">
        <w:rPr>
          <w:rFonts w:ascii="Times New Roman" w:hAnsi="Times New Roman" w:cs="Times New Roman"/>
          <w:color w:val="000000"/>
          <w:spacing w:val="40"/>
          <w:sz w:val="28"/>
          <w:szCs w:val="28"/>
          <w:shd w:val="clear" w:color="auto" w:fill="FFFFFF"/>
          <w:lang w:eastAsia="ru-RU"/>
        </w:rPr>
        <w:t>(</w:t>
      </w:r>
      <w:r w:rsidRPr="001E16D1">
        <w:rPr>
          <w:rFonts w:ascii="Times New Roman" w:hAnsi="Times New Roman" w:cs="Times New Roman"/>
          <w:color w:val="000000"/>
          <w:spacing w:val="40"/>
          <w:sz w:val="28"/>
          <w:szCs w:val="28"/>
          <w:shd w:val="clear" w:color="auto" w:fill="FFFFFF"/>
          <w:lang w:val="en-US" w:eastAsia="ru-RU"/>
        </w:rPr>
        <w:t>laxly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м) с расстояния (юноши </w:t>
      </w:r>
      <w:r w:rsidRPr="001E16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 18 м, девушки </w:t>
      </w:r>
      <w:r w:rsidRPr="001E16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12—14 м). Бросок набивного мяча (юноши — 3 кг, девушки - 2 кг) двумя руками из различных и. п. с места и с двух - четырёх шагов вперёд-вверх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BA470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9 класс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A47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Метание теннисного мяча на дальность с разбега</w:t>
      </w:r>
    </w:p>
    <w:p w:rsidR="00A86604" w:rsidRPr="00BA470A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Pr="003D257A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257A">
        <w:rPr>
          <w:rFonts w:ascii="Times New Roman" w:hAnsi="Times New Roman" w:cs="Times New Roman"/>
          <w:b/>
          <w:bCs/>
          <w:sz w:val="28"/>
          <w:szCs w:val="28"/>
        </w:rPr>
        <w:t>Развитее выносливости.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3D25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E94D4F">
        <w:rPr>
          <w:rFonts w:ascii="Times New Roman" w:hAnsi="Times New Roman" w:cs="Times New Roman"/>
          <w:sz w:val="28"/>
          <w:szCs w:val="28"/>
        </w:rPr>
        <w:t>Кросс 1000м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E94D4F">
        <w:rPr>
          <w:rFonts w:ascii="Times New Roman" w:hAnsi="Times New Roman" w:cs="Times New Roman"/>
          <w:sz w:val="28"/>
          <w:szCs w:val="28"/>
        </w:rPr>
        <w:t xml:space="preserve"> Кросс 1000м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E94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Кросс 15</w:t>
      </w:r>
      <w:r w:rsidRPr="00E94D4F">
        <w:rPr>
          <w:rFonts w:ascii="Times New Roman" w:hAnsi="Times New Roman" w:cs="Times New Roman"/>
          <w:sz w:val="28"/>
          <w:szCs w:val="28"/>
        </w:rPr>
        <w:t>00м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E94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Кросс 2</w:t>
      </w:r>
      <w:r w:rsidRPr="00E94D4F">
        <w:rPr>
          <w:rFonts w:ascii="Times New Roman" w:hAnsi="Times New Roman" w:cs="Times New Roman"/>
          <w:sz w:val="28"/>
          <w:szCs w:val="28"/>
        </w:rPr>
        <w:t>000м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E94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Кросс 2</w:t>
      </w:r>
      <w:r w:rsidRPr="00E94D4F">
        <w:rPr>
          <w:rFonts w:ascii="Times New Roman" w:hAnsi="Times New Roman" w:cs="Times New Roman"/>
          <w:sz w:val="28"/>
          <w:szCs w:val="28"/>
        </w:rPr>
        <w:t>000м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86604" w:rsidRPr="001E16D1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E16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604" w:rsidRPr="003D257A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D257A">
        <w:rPr>
          <w:rFonts w:ascii="Times New Roman" w:hAnsi="Times New Roman" w:cs="Times New Roman"/>
          <w:b/>
          <w:bCs/>
          <w:sz w:val="28"/>
          <w:szCs w:val="28"/>
        </w:rPr>
        <w:t>Развитие скоростно-силовых способностей.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3D25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 w:rsidRPr="00E94D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1E16D1">
        <w:rPr>
          <w:rFonts w:ascii="Times New Roman" w:hAnsi="Times New Roman" w:cs="Times New Roman"/>
          <w:sz w:val="28"/>
          <w:szCs w:val="28"/>
        </w:rPr>
        <w:t>олчки и броски набивных мячей весом до 3 кг, с учётом возрастных и половых особенностей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1E16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Всевозможные прыжки и многоскоки.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E94D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E16D1">
        <w:rPr>
          <w:rFonts w:ascii="Times New Roman" w:hAnsi="Times New Roman" w:cs="Times New Roman"/>
          <w:sz w:val="28"/>
          <w:szCs w:val="28"/>
        </w:rPr>
        <w:t>етание в цель и на дальность разных снарядов из разных исходных положений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E16D1">
        <w:rPr>
          <w:rFonts w:ascii="Times New Roman" w:hAnsi="Times New Roman" w:cs="Times New Roman"/>
          <w:sz w:val="28"/>
          <w:szCs w:val="28"/>
        </w:rPr>
        <w:t>тарты из различных исходных положений, бег с ускорением, с максимальной скоростью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</w:p>
    <w:p w:rsidR="00A86604" w:rsidRPr="00E94D4F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94D4F">
        <w:rPr>
          <w:rFonts w:ascii="Times New Roman" w:hAnsi="Times New Roman" w:cs="Times New Roman"/>
          <w:sz w:val="28"/>
          <w:szCs w:val="28"/>
        </w:rPr>
        <w:t>Эстафеты.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6707">
        <w:rPr>
          <w:rFonts w:ascii="Times New Roman" w:hAnsi="Times New Roman" w:cs="Times New Roman"/>
          <w:b/>
          <w:bCs/>
          <w:sz w:val="28"/>
          <w:szCs w:val="28"/>
        </w:rPr>
        <w:t>Проведение самостоятельных занятий прикладной физической подготовкой</w:t>
      </w:r>
    </w:p>
    <w:p w:rsidR="00A86604" w:rsidRPr="00B06707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06707">
        <w:rPr>
          <w:rFonts w:ascii="Times New Roman" w:hAnsi="Times New Roman" w:cs="Times New Roman"/>
          <w:b/>
          <w:bCs/>
          <w:sz w:val="28"/>
          <w:szCs w:val="28"/>
          <w:u w:val="single"/>
        </w:rPr>
        <w:t>5класс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6D009D">
        <w:rPr>
          <w:rFonts w:ascii="Times New Roman" w:hAnsi="Times New Roman" w:cs="Times New Roman"/>
          <w:sz w:val="28"/>
          <w:szCs w:val="28"/>
        </w:rPr>
        <w:t>Упражнения и простейшие программы развития выносливости на основе легкоатлетических упражнений</w:t>
      </w:r>
    </w:p>
    <w:p w:rsidR="00A86604" w:rsidRPr="00B06707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06707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6D009D">
        <w:rPr>
          <w:rFonts w:ascii="Times New Roman" w:hAnsi="Times New Roman" w:cs="Times New Roman"/>
          <w:sz w:val="28"/>
          <w:szCs w:val="28"/>
        </w:rPr>
        <w:t xml:space="preserve"> Упражнения и простейшие программы развития</w:t>
      </w:r>
      <w:r>
        <w:rPr>
          <w:rFonts w:ascii="Times New Roman" w:hAnsi="Times New Roman" w:cs="Times New Roman"/>
          <w:sz w:val="28"/>
          <w:szCs w:val="28"/>
        </w:rPr>
        <w:t xml:space="preserve"> скоростно-силовых способностей </w:t>
      </w:r>
      <w:r w:rsidRPr="006D009D">
        <w:rPr>
          <w:rFonts w:ascii="Times New Roman" w:hAnsi="Times New Roman" w:cs="Times New Roman"/>
          <w:sz w:val="28"/>
          <w:szCs w:val="28"/>
        </w:rPr>
        <w:t>на основе легкоатлетических упражнений</w:t>
      </w:r>
    </w:p>
    <w:p w:rsidR="00A86604" w:rsidRPr="00B06707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B06707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6D009D">
        <w:rPr>
          <w:rFonts w:ascii="Times New Roman" w:hAnsi="Times New Roman" w:cs="Times New Roman"/>
          <w:sz w:val="28"/>
          <w:szCs w:val="28"/>
        </w:rPr>
        <w:t xml:space="preserve"> Упражнения и простейшие программы развития</w:t>
      </w:r>
      <w:r>
        <w:rPr>
          <w:rFonts w:ascii="Times New Roman" w:hAnsi="Times New Roman" w:cs="Times New Roman"/>
          <w:sz w:val="28"/>
          <w:szCs w:val="28"/>
        </w:rPr>
        <w:t xml:space="preserve"> скоростных способностей</w:t>
      </w:r>
      <w:r w:rsidRPr="006D009D">
        <w:rPr>
          <w:rFonts w:ascii="Times New Roman" w:hAnsi="Times New Roman" w:cs="Times New Roman"/>
          <w:sz w:val="28"/>
          <w:szCs w:val="28"/>
        </w:rPr>
        <w:t xml:space="preserve"> на основе легкоатлетических упражнений</w:t>
      </w:r>
    </w:p>
    <w:p w:rsidR="00A86604" w:rsidRPr="00B06707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06707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6D009D">
        <w:rPr>
          <w:rFonts w:ascii="Times New Roman" w:hAnsi="Times New Roman" w:cs="Times New Roman"/>
          <w:sz w:val="28"/>
          <w:szCs w:val="28"/>
        </w:rPr>
        <w:t xml:space="preserve"> Упражнения и простейшие программы развития</w:t>
      </w:r>
      <w:r>
        <w:rPr>
          <w:rFonts w:ascii="Times New Roman" w:hAnsi="Times New Roman" w:cs="Times New Roman"/>
          <w:sz w:val="28"/>
          <w:szCs w:val="28"/>
        </w:rPr>
        <w:t xml:space="preserve"> координационных</w:t>
      </w:r>
      <w:r w:rsidRPr="006D0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способностей </w:t>
      </w:r>
      <w:r w:rsidRPr="006D009D">
        <w:rPr>
          <w:rFonts w:ascii="Times New Roman" w:hAnsi="Times New Roman" w:cs="Times New Roman"/>
          <w:sz w:val="28"/>
          <w:szCs w:val="28"/>
        </w:rPr>
        <w:t>на основе легкоатлетических упражнений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B06707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6D0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 самоконтроля и гигиены.</w:t>
      </w:r>
    </w:p>
    <w:p w:rsidR="00A86604" w:rsidRPr="00B06707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86604" w:rsidRPr="003D257A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257A">
        <w:rPr>
          <w:rFonts w:ascii="Times New Roman" w:hAnsi="Times New Roman" w:cs="Times New Roman"/>
          <w:b/>
          <w:bCs/>
          <w:sz w:val="28"/>
          <w:szCs w:val="28"/>
        </w:rPr>
        <w:t>Овладение организаторски</w:t>
      </w:r>
      <w:r w:rsidRPr="003D257A">
        <w:rPr>
          <w:rFonts w:ascii="Times New Roman" w:hAnsi="Times New Roman" w:cs="Times New Roman"/>
          <w:b/>
          <w:bCs/>
          <w:sz w:val="28"/>
          <w:szCs w:val="28"/>
        </w:rPr>
        <w:softHyphen/>
        <w:t>ми умениями</w:t>
      </w:r>
    </w:p>
    <w:p w:rsidR="00A86604" w:rsidRPr="001C3B7E" w:rsidRDefault="00A86604" w:rsidP="00EE4A8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3D25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 w:rsidRPr="00E94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Подготовка мест</w:t>
      </w:r>
      <w:r w:rsidRPr="001E16D1">
        <w:rPr>
          <w:rFonts w:ascii="Times New Roman" w:hAnsi="Times New Roman" w:cs="Times New Roman"/>
          <w:sz w:val="28"/>
          <w:szCs w:val="28"/>
        </w:rPr>
        <w:t xml:space="preserve"> проведения занятий.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1C3B7E">
        <w:rPr>
          <w:rFonts w:ascii="Times New Roman" w:hAnsi="Times New Roman" w:cs="Times New Roman"/>
          <w:sz w:val="28"/>
          <w:szCs w:val="28"/>
        </w:rPr>
        <w:t xml:space="preserve"> </w:t>
      </w:r>
      <w:r w:rsidRPr="001E16D1">
        <w:rPr>
          <w:rFonts w:ascii="Times New Roman" w:hAnsi="Times New Roman" w:cs="Times New Roman"/>
          <w:sz w:val="28"/>
          <w:szCs w:val="28"/>
        </w:rPr>
        <w:t>Демонстрация упражнений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одача ко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манд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Измерение результатов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1E1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мощь в оценке результатов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проведении  соревнований</w:t>
      </w:r>
    </w:p>
    <w:p w:rsidR="00A86604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86604" w:rsidRPr="00EE4A8E" w:rsidRDefault="00A86604" w:rsidP="00EE4A8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Гимнастика с основами акробатики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-21ч</w:t>
      </w:r>
      <w:r w:rsidRPr="009C58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A86604" w:rsidRDefault="00A86604" w:rsidP="0042572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076EB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5класс</w:t>
      </w:r>
      <w:r w:rsidRPr="00425727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 xml:space="preserve">Краткая характеристика вида спорта. Требование </w:t>
      </w:r>
      <w:r>
        <w:rPr>
          <w:rFonts w:ascii="Times New Roman" w:hAnsi="Times New Roman" w:cs="Times New Roman"/>
          <w:sz w:val="28"/>
          <w:szCs w:val="28"/>
        </w:rPr>
        <w:t xml:space="preserve"> к технике</w:t>
      </w:r>
      <w:r w:rsidRPr="00336CEA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Pr="00425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страховки во время занятий</w:t>
      </w:r>
      <w:r w:rsidRPr="00336C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6604" w:rsidRPr="00E076EB" w:rsidRDefault="00A86604" w:rsidP="00425727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76EB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</w:p>
    <w:p w:rsidR="00A86604" w:rsidRDefault="00A86604" w:rsidP="0042572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История гимнастики. Правила техники безопасности и страховки во время занятий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Pr="00E076EB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76EB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</w:p>
    <w:p w:rsidR="00A86604" w:rsidRPr="00336CEA" w:rsidRDefault="00A86604" w:rsidP="009B0F3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 xml:space="preserve">Основная гимнастика. Спортивная гимнастика. Художественная гимнастика. Аэробика. Спортивная акробатика. </w:t>
      </w:r>
    </w:p>
    <w:p w:rsidR="00A86604" w:rsidRPr="009C5815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Знания о физической куль</w:t>
      </w:r>
      <w:r w:rsidRPr="009C5815">
        <w:rPr>
          <w:rFonts w:ascii="Times New Roman" w:hAnsi="Times New Roman" w:cs="Times New Roman"/>
          <w:b/>
          <w:bCs/>
          <w:sz w:val="28"/>
          <w:szCs w:val="28"/>
        </w:rPr>
        <w:softHyphen/>
        <w:t>туре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классы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CEA">
        <w:rPr>
          <w:rFonts w:ascii="Times New Roman" w:hAnsi="Times New Roman" w:cs="Times New Roman"/>
          <w:sz w:val="28"/>
          <w:szCs w:val="28"/>
        </w:rPr>
        <w:t>Значение гимнастических упражнений для сохранения правильной осанки, развития силовых способностей и гибкости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</w:p>
    <w:p w:rsidR="00A86604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36CEA">
        <w:rPr>
          <w:rFonts w:ascii="Times New Roman" w:hAnsi="Times New Roman" w:cs="Times New Roman"/>
          <w:sz w:val="28"/>
          <w:szCs w:val="28"/>
        </w:rPr>
        <w:t>траховка и помощь во время занятий, обеспечение техники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Pr="009C5815" w:rsidRDefault="00A86604" w:rsidP="009B0F32">
      <w:pPr>
        <w:pStyle w:val="NoSpacing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36CEA">
        <w:rPr>
          <w:rFonts w:ascii="Times New Roman" w:hAnsi="Times New Roman" w:cs="Times New Roman"/>
          <w:sz w:val="28"/>
          <w:szCs w:val="28"/>
        </w:rPr>
        <w:t>пражнения для разогревания; основы выполнения гимнастических упражнений.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Значение гимнастических упражнений для развития координационных спо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собностей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Pr="001C4C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обеспечение техники безопасности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трах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овка и помощь во время занятий и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упражнения для само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стоятельной тренировки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Организующие команды и приёмы.</w:t>
      </w:r>
      <w:r w:rsidRPr="00336CEA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i/>
          <w:iCs/>
          <w:sz w:val="28"/>
          <w:szCs w:val="28"/>
        </w:rPr>
        <w:t>Освоение строевых упражнений.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Перестроение из колонны по одному в колонну по 4  дроблением с ведением; из колонны по два и по четыре в колонну по одному разведением и слиянием, по 8 движений.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Строевой шаг, размыкание и смыкание на месте.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Выполнение команд «Пол-оборота на право!», «</w:t>
      </w:r>
      <w:r>
        <w:rPr>
          <w:rFonts w:ascii="Times New Roman" w:hAnsi="Times New Roman" w:cs="Times New Roman"/>
          <w:sz w:val="28"/>
          <w:szCs w:val="28"/>
        </w:rPr>
        <w:t xml:space="preserve"> Пол-оборота на</w:t>
      </w:r>
      <w:r w:rsidRPr="00336CEA">
        <w:rPr>
          <w:rFonts w:ascii="Times New Roman" w:hAnsi="Times New Roman" w:cs="Times New Roman"/>
          <w:sz w:val="28"/>
          <w:szCs w:val="28"/>
        </w:rPr>
        <w:t>лево!».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«Пол –</w:t>
      </w:r>
      <w:r>
        <w:rPr>
          <w:rFonts w:ascii="Times New Roman" w:hAnsi="Times New Roman" w:cs="Times New Roman"/>
          <w:sz w:val="28"/>
          <w:szCs w:val="28"/>
        </w:rPr>
        <w:t xml:space="preserve"> шага!</w:t>
      </w:r>
      <w:r w:rsidRPr="000406A9">
        <w:t xml:space="preserve"> </w:t>
      </w:r>
      <w:r w:rsidRPr="000406A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6CEA">
        <w:rPr>
          <w:rFonts w:ascii="Times New Roman" w:hAnsi="Times New Roman" w:cs="Times New Roman"/>
          <w:sz w:val="28"/>
          <w:szCs w:val="28"/>
        </w:rPr>
        <w:t xml:space="preserve"> « Полный шаг!</w:t>
      </w:r>
      <w:r w:rsidRPr="000406A9">
        <w:t xml:space="preserve"> </w:t>
      </w:r>
      <w:r w:rsidRPr="000406A9">
        <w:rPr>
          <w:rFonts w:ascii="Times New Roman" w:hAnsi="Times New Roman" w:cs="Times New Roman"/>
          <w:sz w:val="28"/>
          <w:szCs w:val="28"/>
        </w:rPr>
        <w:t>»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Команда «Прямо!», повороты в движении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направо, налево.</w:t>
      </w:r>
    </w:p>
    <w:p w:rsidR="00A86604" w:rsidRPr="004C3DA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4C3DA5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9класс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Переход с шага на месте на ходьбу в колонне и в шеренге; перестроения из колонны по одному в колонны по два, по четыре в движении.</w:t>
      </w:r>
    </w:p>
    <w:p w:rsidR="00A86604" w:rsidRPr="004C3DA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C3DA5">
        <w:rPr>
          <w:rFonts w:ascii="Times New Roman" w:hAnsi="Times New Roman" w:cs="Times New Roman"/>
          <w:b/>
          <w:bCs/>
          <w:sz w:val="28"/>
          <w:szCs w:val="28"/>
          <w:u w:val="single"/>
        </w:rPr>
        <w:t>Упражнения о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бщеразвивающей направленности (</w:t>
      </w:r>
      <w:r w:rsidRPr="004C3DA5">
        <w:rPr>
          <w:rFonts w:ascii="Times New Roman" w:hAnsi="Times New Roman" w:cs="Times New Roman"/>
          <w:b/>
          <w:bCs/>
          <w:sz w:val="28"/>
          <w:szCs w:val="28"/>
          <w:u w:val="single"/>
        </w:rPr>
        <w:t>без предметов).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Освоение общеразвивающих упражнений без предметов на месте и в движении.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CEA">
        <w:rPr>
          <w:rFonts w:ascii="Times New Roman" w:hAnsi="Times New Roman" w:cs="Times New Roman"/>
          <w:sz w:val="28"/>
          <w:szCs w:val="28"/>
        </w:rPr>
        <w:t>Сочетание различных положений рук, ног, туловища.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CEA">
        <w:rPr>
          <w:rFonts w:ascii="Times New Roman" w:hAnsi="Times New Roman" w:cs="Times New Roman"/>
          <w:sz w:val="28"/>
          <w:szCs w:val="28"/>
        </w:rPr>
        <w:t>Сочетание движение руками с ходьбой на месте и в движении, с маховыми движениями ногой,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с подскоками, с приседаниями, с поворотами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</w:p>
    <w:p w:rsidR="00A86604" w:rsidRPr="004C3DA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CEA">
        <w:rPr>
          <w:rFonts w:ascii="Times New Roman" w:hAnsi="Times New Roman" w:cs="Times New Roman"/>
          <w:sz w:val="28"/>
          <w:szCs w:val="28"/>
        </w:rPr>
        <w:t xml:space="preserve"> Простые связки.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ОРУ в парах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8</w:t>
      </w: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Pr="004C3DA5">
        <w:rPr>
          <w:rFonts w:ascii="Times New Roman" w:hAnsi="Times New Roman" w:cs="Times New Roman"/>
          <w:sz w:val="28"/>
          <w:szCs w:val="28"/>
          <w:shd w:val="clear" w:color="auto" w:fill="FFFFFF"/>
        </w:rPr>
        <w:t>ОРУ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4C3DA5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ОРУ в парах.</w:t>
      </w:r>
    </w:p>
    <w:p w:rsidR="00A86604" w:rsidRPr="007C3185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Освоение общеразвиваю</w:t>
      </w:r>
      <w:r w:rsidRPr="009C5815">
        <w:rPr>
          <w:rFonts w:ascii="Times New Roman" w:hAnsi="Times New Roman" w:cs="Times New Roman"/>
          <w:b/>
          <w:bCs/>
          <w:sz w:val="28"/>
          <w:szCs w:val="28"/>
        </w:rPr>
        <w:softHyphen/>
        <w:t>щих упражнений с предме</w:t>
      </w:r>
      <w:r w:rsidRPr="009C5815">
        <w:rPr>
          <w:rFonts w:ascii="Times New Roman" w:hAnsi="Times New Roman" w:cs="Times New Roman"/>
          <w:b/>
          <w:bCs/>
          <w:sz w:val="28"/>
          <w:szCs w:val="28"/>
        </w:rPr>
        <w:softHyphen/>
        <w:t>тами.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Мальчики: с  большим мячом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Девочки:  с большим мячом.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C3185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Мальчики:</w:t>
      </w:r>
      <w:r w:rsidRPr="007C3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набивным мячом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CEA">
        <w:rPr>
          <w:rFonts w:ascii="Times New Roman" w:hAnsi="Times New Roman" w:cs="Times New Roman"/>
          <w:sz w:val="28"/>
          <w:szCs w:val="28"/>
        </w:rPr>
        <w:t>Девочки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C318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 набивным мячом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</w:p>
    <w:p w:rsidR="00A86604" w:rsidRDefault="00A86604" w:rsidP="007C318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Мальчики: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7C3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палками,</w:t>
      </w:r>
      <w:r w:rsidRPr="007C3185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гантелями (1-3 кг).</w:t>
      </w:r>
    </w:p>
    <w:p w:rsidR="00A86604" w:rsidRPr="007C318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CEA">
        <w:rPr>
          <w:rFonts w:ascii="Times New Roman" w:hAnsi="Times New Roman" w:cs="Times New Roman"/>
          <w:sz w:val="28"/>
          <w:szCs w:val="28"/>
        </w:rPr>
        <w:t>Девочки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C3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336CEA">
        <w:rPr>
          <w:rFonts w:ascii="Times New Roman" w:hAnsi="Times New Roman" w:cs="Times New Roman"/>
          <w:sz w:val="28"/>
          <w:szCs w:val="28"/>
        </w:rPr>
        <w:t>палками.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</w:p>
    <w:p w:rsidR="00A86604" w:rsidRDefault="00A86604" w:rsidP="009A203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Мальчики: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7C3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палками,</w:t>
      </w:r>
      <w:r w:rsidRPr="007C3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тренажёрами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CEA">
        <w:rPr>
          <w:rFonts w:ascii="Times New Roman" w:hAnsi="Times New Roman" w:cs="Times New Roman"/>
          <w:sz w:val="28"/>
          <w:szCs w:val="28"/>
        </w:rPr>
        <w:t>Девочки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C3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336CEA">
        <w:rPr>
          <w:rFonts w:ascii="Times New Roman" w:hAnsi="Times New Roman" w:cs="Times New Roman"/>
          <w:sz w:val="28"/>
          <w:szCs w:val="28"/>
        </w:rPr>
        <w:t>палками</w:t>
      </w:r>
      <w:r>
        <w:rPr>
          <w:rFonts w:ascii="Times New Roman" w:hAnsi="Times New Roman" w:cs="Times New Roman"/>
          <w:sz w:val="28"/>
          <w:szCs w:val="28"/>
        </w:rPr>
        <w:t>, тренажёрами.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</w:p>
    <w:p w:rsidR="00A86604" w:rsidRDefault="00A86604" w:rsidP="009A203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Мальчики: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C3185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гантел</w:t>
      </w:r>
      <w:r>
        <w:rPr>
          <w:rFonts w:ascii="Times New Roman" w:hAnsi="Times New Roman" w:cs="Times New Roman"/>
          <w:sz w:val="28"/>
          <w:szCs w:val="28"/>
        </w:rPr>
        <w:t>ями (1-3 кг),</w:t>
      </w:r>
      <w:r w:rsidRPr="009A2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тренажёрами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6CEA">
        <w:rPr>
          <w:rFonts w:ascii="Times New Roman" w:hAnsi="Times New Roman" w:cs="Times New Roman"/>
          <w:sz w:val="28"/>
          <w:szCs w:val="28"/>
        </w:rPr>
        <w:t>Девочки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C3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палками, тренажёрами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Упражнения и комбина</w:t>
      </w:r>
      <w:r>
        <w:rPr>
          <w:rFonts w:ascii="Times New Roman" w:hAnsi="Times New Roman" w:cs="Times New Roman"/>
          <w:b/>
          <w:bCs/>
          <w:sz w:val="28"/>
          <w:szCs w:val="28"/>
        </w:rPr>
        <w:t>ции  на гимнастических брусьях-6ч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36CEA">
        <w:rPr>
          <w:rFonts w:ascii="Times New Roman" w:hAnsi="Times New Roman" w:cs="Times New Roman"/>
          <w:i/>
          <w:iCs/>
          <w:sz w:val="28"/>
          <w:szCs w:val="28"/>
        </w:rPr>
        <w:t>Освоение и совершенствование висов и упоров.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5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Мальчики: вис, согнувшись и прогнувшись; подтягивание в висе; поднимание прямых ног в висе.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Девочки: Смешанные висы; подтягивание из виса лёжа.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6 класс.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Мальчики: махом одной и толчком другой подъём переворотом в упор.; махом назад соскок; сед ноги врозь, из седа на бедре соскок поворотом.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Девочки: наскок</w:t>
      </w:r>
      <w:r>
        <w:rPr>
          <w:rFonts w:ascii="Times New Roman" w:hAnsi="Times New Roman" w:cs="Times New Roman"/>
          <w:sz w:val="28"/>
          <w:szCs w:val="28"/>
        </w:rPr>
        <w:t xml:space="preserve"> прыжком в упор на нижнюю жердь</w:t>
      </w:r>
      <w:r w:rsidRPr="00336CEA">
        <w:rPr>
          <w:rFonts w:ascii="Times New Roman" w:hAnsi="Times New Roman" w:cs="Times New Roman"/>
          <w:sz w:val="28"/>
          <w:szCs w:val="28"/>
        </w:rPr>
        <w:t>; соскок с поворотом; размахивание изгибами; вис лёжа; вис присев,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 xml:space="preserve">7 класс </w:t>
      </w:r>
      <w:r w:rsidRPr="00336CEA">
        <w:rPr>
          <w:rFonts w:ascii="Times New Roman" w:hAnsi="Times New Roman" w:cs="Times New Roman"/>
          <w:sz w:val="28"/>
          <w:szCs w:val="28"/>
        </w:rPr>
        <w:t>Мальчики; подъём переворотом в упор толчком двумя; передвижение в висе. Махом назад соскок.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Девочки; махом одной и толчком другой подъём переворотом в упор на нижнюю жердь.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8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Мальчики: из виса на подколенках через стойку на руках опускание в упор присев; подъём махом назад в сед ноги врозь; подъём завесом вне. Девочки: из упора на нижней жерди опускание вперёд в вис присев; из ви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са присев на нижней жерди махом од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ной и толчком другой в вис прогнув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шись с опорой на верхнюю жердь; вис лёжа на нижней жерди; сед боком на нижней жерди, соскок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9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Мальчики: подъём переворотом в упор махом и силой; подъём махом вперёд в сед ноги врозь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Девочки: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вис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прогнувшись на нижней жерди с опорой ног о верхнюю; пере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ход в упор на нижнюю жердь.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Освоение опорных прыжков</w:t>
      </w:r>
      <w:r>
        <w:rPr>
          <w:rFonts w:ascii="Times New Roman" w:hAnsi="Times New Roman" w:cs="Times New Roman"/>
          <w:b/>
          <w:bCs/>
          <w:sz w:val="28"/>
          <w:szCs w:val="28"/>
        </w:rPr>
        <w:t>-4ч</w:t>
      </w:r>
      <w:r w:rsidRPr="009C581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класс.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Вскок в упор присев</w:t>
      </w:r>
      <w:r w:rsidRPr="00336CEA">
        <w:rPr>
          <w:rFonts w:ascii="Times New Roman" w:hAnsi="Times New Roman" w:cs="Times New Roman"/>
          <w:sz w:val="28"/>
          <w:szCs w:val="28"/>
        </w:rPr>
        <w:t>; соскок, прогнувшись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(козёл в ширину, высота 80—100 см.)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класс.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Pr="00336CEA">
        <w:rPr>
          <w:rFonts w:ascii="Times New Roman" w:hAnsi="Times New Roman" w:cs="Times New Roman"/>
          <w:sz w:val="28"/>
          <w:szCs w:val="28"/>
        </w:rPr>
        <w:t>Прыжок ноги врозь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(козёл в ширину, высота 100-110 см).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</w:t>
      </w:r>
      <w:r w:rsidRPr="00336CEA">
        <w:rPr>
          <w:rFonts w:ascii="Times New Roman" w:hAnsi="Times New Roman" w:cs="Times New Roman"/>
          <w:sz w:val="28"/>
          <w:szCs w:val="28"/>
        </w:rPr>
        <w:t>Мальчики прыжок согнув ноги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 xml:space="preserve"> (козёл в ширину высота 100-115 см.)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Девочки: прыжок ноги врозь (козёл в ширину, высота 105-110см).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Мальчики: прыжок, согнув ноги (козёл в длину, высота 110—115 см). Девочки: прыжок боком с поворотом на 90° (конь в ширину, высота 110 см).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Мальчики: прыжок, согнув ноги (ко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зёл в длину, высота 115 см). Девочки: прыжок боком (конь в ши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рину, высота 110 см)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Акробатические упражнения и комбинации.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36CEA">
        <w:rPr>
          <w:rFonts w:ascii="Times New Roman" w:hAnsi="Times New Roman" w:cs="Times New Roman"/>
          <w:i/>
          <w:iCs/>
          <w:sz w:val="28"/>
          <w:szCs w:val="28"/>
        </w:rPr>
        <w:t>Освоение акробатических упражнений.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5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   </w:t>
      </w:r>
      <w:r w:rsidRPr="00336CEA">
        <w:rPr>
          <w:rFonts w:ascii="Times New Roman" w:hAnsi="Times New Roman" w:cs="Times New Roman"/>
          <w:sz w:val="28"/>
          <w:szCs w:val="28"/>
        </w:rPr>
        <w:t>Кувырок вперёд и назад; стойка на лопатках.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 класс.  </w:t>
      </w:r>
      <w:r w:rsidRPr="00336CEA">
        <w:rPr>
          <w:rFonts w:ascii="Times New Roman" w:hAnsi="Times New Roman" w:cs="Times New Roman"/>
          <w:sz w:val="28"/>
          <w:szCs w:val="28"/>
        </w:rPr>
        <w:t>Два кувырка вперёд слитно « мост». Из положения, стоя с помощью.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 класс  </w:t>
      </w:r>
      <w:r w:rsidRPr="00336CEA">
        <w:rPr>
          <w:rFonts w:ascii="Times New Roman" w:hAnsi="Times New Roman" w:cs="Times New Roman"/>
          <w:sz w:val="28"/>
          <w:szCs w:val="28"/>
        </w:rPr>
        <w:t>Мальчики: кувырок,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 xml:space="preserve"> вперед стоя на лопатках; стойка на голове с согнутыми ногами. Девочки: кувырок назад полушпагат.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класс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Мальчики: кувырок назад в упор стоя ноги врозь; кувырок вперёд и назад; длинный кувырок; стойка на голове и руках.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Девочки: «мост» и поворот в упор стоя на одном колене; кувырки впе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рёд и назад.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Мальчики: из упора присев силой стойка на голове и руках; длинный кувырок вперёд с трёх шагов разбега. Девочки: равновесие на одной; выпад вперёд; кувырок вперёд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Развитие координационных способностей.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9A2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Общеразвивающие упражнения без предметов и с предметами; то же с различными способами ходьбы, бега, прыжков, вращений.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 класс </w:t>
      </w:r>
      <w:r w:rsidRPr="00336CEA">
        <w:rPr>
          <w:rFonts w:ascii="Times New Roman" w:hAnsi="Times New Roman" w:cs="Times New Roman"/>
          <w:sz w:val="28"/>
          <w:szCs w:val="28"/>
        </w:rPr>
        <w:t>Эстафеты и игры с использованием гимнастических упражнений и инвентаря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 класс </w:t>
      </w:r>
      <w:r w:rsidRPr="00336CEA">
        <w:rPr>
          <w:rFonts w:ascii="Times New Roman" w:hAnsi="Times New Roman" w:cs="Times New Roman"/>
          <w:sz w:val="28"/>
          <w:szCs w:val="28"/>
        </w:rPr>
        <w:t xml:space="preserve">Упражнения с гимнастической скамейки, на гимнастическом бревне, на гимнастической стенке, брусьях, перекладине, гимнастическом козле и коне. 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класс </w:t>
      </w:r>
      <w:r>
        <w:rPr>
          <w:rFonts w:ascii="Times New Roman" w:hAnsi="Times New Roman" w:cs="Times New Roman"/>
          <w:sz w:val="28"/>
          <w:szCs w:val="28"/>
        </w:rPr>
        <w:t>Прыжки с пружин</w:t>
      </w:r>
      <w:r w:rsidRPr="00EA4B66">
        <w:rPr>
          <w:rFonts w:ascii="Times New Roman" w:hAnsi="Times New Roman" w:cs="Times New Roman"/>
          <w:sz w:val="28"/>
          <w:szCs w:val="28"/>
        </w:rPr>
        <w:t>ного гимнастического мостика в глубину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9 класс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координацион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ных способностей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Развитие силовых способностей и силовой выносливости.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9C581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5815">
        <w:rPr>
          <w:rFonts w:ascii="Times New Roman" w:hAnsi="Times New Roman" w:cs="Times New Roman"/>
          <w:sz w:val="28"/>
          <w:szCs w:val="28"/>
        </w:rPr>
        <w:t>Лазанья</w:t>
      </w:r>
      <w:r w:rsidRPr="00EA4B66">
        <w:rPr>
          <w:rFonts w:ascii="Times New Roman" w:hAnsi="Times New Roman" w:cs="Times New Roman"/>
          <w:sz w:val="28"/>
          <w:szCs w:val="28"/>
        </w:rPr>
        <w:t xml:space="preserve"> </w:t>
      </w:r>
      <w:r w:rsidRPr="009C5815">
        <w:rPr>
          <w:rFonts w:ascii="Times New Roman" w:hAnsi="Times New Roman" w:cs="Times New Roman"/>
          <w:sz w:val="28"/>
          <w:szCs w:val="28"/>
        </w:rPr>
        <w:t>по гимнастической лестнице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 класс </w:t>
      </w:r>
      <w:r w:rsidRPr="009C5815">
        <w:rPr>
          <w:rFonts w:ascii="Times New Roman" w:hAnsi="Times New Roman" w:cs="Times New Roman"/>
          <w:sz w:val="28"/>
          <w:szCs w:val="28"/>
        </w:rPr>
        <w:t>Подтягивания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 класс </w:t>
      </w:r>
      <w:r w:rsidRPr="009C5815">
        <w:rPr>
          <w:rFonts w:ascii="Times New Roman" w:hAnsi="Times New Roman" w:cs="Times New Roman"/>
          <w:sz w:val="28"/>
          <w:szCs w:val="28"/>
        </w:rPr>
        <w:t>Лазанья</w:t>
      </w:r>
      <w:r w:rsidRPr="00EA4B66">
        <w:rPr>
          <w:rFonts w:ascii="Times New Roman" w:hAnsi="Times New Roman" w:cs="Times New Roman"/>
          <w:sz w:val="28"/>
          <w:szCs w:val="28"/>
        </w:rPr>
        <w:t xml:space="preserve"> </w:t>
      </w:r>
      <w:r w:rsidRPr="009C5815">
        <w:rPr>
          <w:rFonts w:ascii="Times New Roman" w:hAnsi="Times New Roman" w:cs="Times New Roman"/>
          <w:sz w:val="28"/>
          <w:szCs w:val="28"/>
        </w:rPr>
        <w:t>по канату, шесту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8класс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C5815">
        <w:rPr>
          <w:rFonts w:ascii="Times New Roman" w:hAnsi="Times New Roman" w:cs="Times New Roman"/>
          <w:sz w:val="28"/>
          <w:szCs w:val="28"/>
        </w:rPr>
        <w:t>пражнения в висах и упорах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A4B66">
        <w:rPr>
          <w:rFonts w:ascii="Times New Roman" w:hAnsi="Times New Roman" w:cs="Times New Roman"/>
          <w:b/>
          <w:bCs/>
          <w:sz w:val="28"/>
          <w:szCs w:val="28"/>
          <w:u w:val="single"/>
        </w:rPr>
        <w:t>9класс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EA4B66">
        <w:rPr>
          <w:rFonts w:ascii="Times New Roman" w:hAnsi="Times New Roman" w:cs="Times New Roman"/>
          <w:sz w:val="28"/>
          <w:szCs w:val="28"/>
        </w:rPr>
        <w:t>У</w:t>
      </w:r>
      <w:r w:rsidRPr="009C5815">
        <w:rPr>
          <w:rFonts w:ascii="Times New Roman" w:hAnsi="Times New Roman" w:cs="Times New Roman"/>
          <w:sz w:val="28"/>
          <w:szCs w:val="28"/>
        </w:rPr>
        <w:t>пражнения в висах и упорах, с гантелями, набивными мячами.</w:t>
      </w: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Развитие скоростно-силовых способностей.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5класс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9C5815">
        <w:rPr>
          <w:rFonts w:ascii="Times New Roman" w:hAnsi="Times New Roman" w:cs="Times New Roman"/>
          <w:sz w:val="28"/>
          <w:szCs w:val="28"/>
        </w:rPr>
        <w:t>роски набивного мяча</w:t>
      </w:r>
    </w:p>
    <w:p w:rsidR="00A86604" w:rsidRPr="00DD1918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4B66">
        <w:rPr>
          <w:rFonts w:ascii="Times New Roman" w:hAnsi="Times New Roman" w:cs="Times New Roman"/>
          <w:b/>
          <w:bCs/>
          <w:sz w:val="28"/>
          <w:szCs w:val="28"/>
        </w:rPr>
        <w:t>6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C5815">
        <w:rPr>
          <w:rFonts w:ascii="Times New Roman" w:hAnsi="Times New Roman" w:cs="Times New Roman"/>
          <w:sz w:val="28"/>
          <w:szCs w:val="28"/>
        </w:rPr>
        <w:t>рыжки со скакалкой</w:t>
      </w:r>
    </w:p>
    <w:p w:rsidR="00A86604" w:rsidRPr="0088476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7класс </w:t>
      </w:r>
      <w:r w:rsidRPr="009C581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порные прыжки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8 класс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C5815">
        <w:rPr>
          <w:rFonts w:ascii="Times New Roman" w:hAnsi="Times New Roman" w:cs="Times New Roman"/>
          <w:sz w:val="28"/>
          <w:szCs w:val="28"/>
        </w:rPr>
        <w:t>рыжки со скакалкой</w:t>
      </w:r>
    </w:p>
    <w:p w:rsidR="00A86604" w:rsidRPr="00EE4A8E" w:rsidRDefault="00A86604" w:rsidP="00DD1918">
      <w:pPr>
        <w:pStyle w:val="NoSpacing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9 класс </w:t>
      </w:r>
      <w:r w:rsidRPr="009C581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порные прыжки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A86604" w:rsidRPr="009C581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5815">
        <w:rPr>
          <w:rFonts w:ascii="Times New Roman" w:hAnsi="Times New Roman" w:cs="Times New Roman"/>
          <w:b/>
          <w:bCs/>
          <w:sz w:val="28"/>
          <w:szCs w:val="28"/>
        </w:rPr>
        <w:t>Развитие гибкости.</w:t>
      </w:r>
    </w:p>
    <w:p w:rsidR="00A86604" w:rsidRPr="00884765" w:rsidRDefault="00A86604" w:rsidP="00DD1918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класс  </w:t>
      </w:r>
      <w:r w:rsidRPr="00336CEA">
        <w:rPr>
          <w:rFonts w:ascii="Times New Roman" w:hAnsi="Times New Roman" w:cs="Times New Roman"/>
          <w:sz w:val="28"/>
          <w:szCs w:val="28"/>
        </w:rPr>
        <w:t>Общеразвивающие упражнения с повышенной амплитудой</w:t>
      </w:r>
      <w:r w:rsidRPr="00DD1918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для плечевых, локтевых</w:t>
      </w:r>
      <w:r>
        <w:rPr>
          <w:rFonts w:ascii="Times New Roman" w:hAnsi="Times New Roman" w:cs="Times New Roman"/>
          <w:sz w:val="28"/>
          <w:szCs w:val="28"/>
        </w:rPr>
        <w:t xml:space="preserve"> суставов.</w:t>
      </w:r>
    </w:p>
    <w:p w:rsidR="00A86604" w:rsidRPr="00DD1918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D1918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Общеразвивающие упражнения с повышенной амплитудой</w:t>
      </w:r>
      <w:r w:rsidRPr="00DD1918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тазобедренных, коленных суставов и позвоночника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D1918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 xml:space="preserve"> Упражнения с партнёром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36C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86604" w:rsidRPr="001824BC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824BC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1824BC">
        <w:rPr>
          <w:rFonts w:ascii="Times New Roman" w:hAnsi="Times New Roman" w:cs="Times New Roman"/>
          <w:sz w:val="28"/>
          <w:szCs w:val="28"/>
        </w:rPr>
        <w:t>Акробатические упражнения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9 классы  </w:t>
      </w:r>
      <w:r w:rsidRPr="00336CEA">
        <w:rPr>
          <w:rFonts w:ascii="Times New Roman" w:hAnsi="Times New Roman" w:cs="Times New Roman"/>
          <w:sz w:val="28"/>
          <w:szCs w:val="28"/>
        </w:rPr>
        <w:t xml:space="preserve">Упражнения </w:t>
      </w:r>
      <w:r w:rsidRPr="00336C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824BC">
        <w:rPr>
          <w:rFonts w:ascii="Times New Roman" w:hAnsi="Times New Roman" w:cs="Times New Roman"/>
          <w:sz w:val="28"/>
          <w:szCs w:val="28"/>
        </w:rPr>
        <w:t>на гимнастической стенке.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двигательных способностей</w:t>
      </w:r>
    </w:p>
    <w:p w:rsidR="00A86604" w:rsidRPr="001824BC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824BC">
        <w:rPr>
          <w:rFonts w:ascii="Times New Roman" w:hAnsi="Times New Roman" w:cs="Times New Roman"/>
          <w:b/>
          <w:bCs/>
          <w:sz w:val="28"/>
          <w:szCs w:val="28"/>
        </w:rPr>
        <w:t>Проведение самостоятельных занятий прикладной физической подготовкой.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1824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Упражнения</w:t>
      </w:r>
      <w:r w:rsidRPr="001824BC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с предметами и без предметов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1824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336CEA">
        <w:rPr>
          <w:rFonts w:ascii="Times New Roman" w:hAnsi="Times New Roman" w:cs="Times New Roman"/>
          <w:sz w:val="28"/>
          <w:szCs w:val="28"/>
        </w:rPr>
        <w:t>кробатические</w:t>
      </w:r>
      <w:r>
        <w:rPr>
          <w:rFonts w:ascii="Times New Roman" w:hAnsi="Times New Roman" w:cs="Times New Roman"/>
          <w:sz w:val="28"/>
          <w:szCs w:val="28"/>
        </w:rPr>
        <w:t xml:space="preserve"> упражнения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 класс </w:t>
      </w:r>
      <w:r w:rsidRPr="00336CEA">
        <w:rPr>
          <w:rFonts w:ascii="Times New Roman" w:hAnsi="Times New Roman" w:cs="Times New Roman"/>
          <w:sz w:val="28"/>
          <w:szCs w:val="28"/>
        </w:rPr>
        <w:t>Способы регулирования физической нагрузки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8класс </w:t>
      </w:r>
      <w:r w:rsidRPr="00336CEA">
        <w:rPr>
          <w:rFonts w:ascii="Times New Roman" w:hAnsi="Times New Roman" w:cs="Times New Roman"/>
          <w:sz w:val="28"/>
          <w:szCs w:val="28"/>
        </w:rPr>
        <w:t>Правила самоконтроля.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9 класс </w:t>
      </w:r>
      <w:r w:rsidRPr="001824BC">
        <w:rPr>
          <w:rFonts w:ascii="Times New Roman" w:hAnsi="Times New Roman" w:cs="Times New Roman"/>
          <w:sz w:val="28"/>
          <w:szCs w:val="28"/>
        </w:rPr>
        <w:t xml:space="preserve">Упражнения </w:t>
      </w:r>
      <w:r w:rsidRPr="00336CEA">
        <w:rPr>
          <w:rFonts w:ascii="Times New Roman" w:hAnsi="Times New Roman" w:cs="Times New Roman"/>
          <w:sz w:val="28"/>
          <w:szCs w:val="28"/>
        </w:rPr>
        <w:t>с использованием гимнастических снарядов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35333">
        <w:rPr>
          <w:rFonts w:ascii="Times New Roman" w:hAnsi="Times New Roman" w:cs="Times New Roman"/>
          <w:b/>
          <w:bCs/>
          <w:sz w:val="28"/>
          <w:szCs w:val="28"/>
        </w:rPr>
        <w:t>Овладение организаторскими умениями</w:t>
      </w:r>
      <w:r w:rsidRPr="00336CEA">
        <w:rPr>
          <w:rFonts w:ascii="Times New Roman" w:hAnsi="Times New Roman" w:cs="Times New Roman"/>
          <w:sz w:val="28"/>
          <w:szCs w:val="28"/>
        </w:rPr>
        <w:t>.</w:t>
      </w:r>
    </w:p>
    <w:p w:rsidR="00A86604" w:rsidRPr="00EE4A8E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35333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E353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336CEA">
        <w:rPr>
          <w:rFonts w:ascii="Times New Roman" w:hAnsi="Times New Roman" w:cs="Times New Roman"/>
          <w:sz w:val="28"/>
          <w:szCs w:val="28"/>
        </w:rPr>
        <w:t>емонстрация упражнени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 класс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36CEA">
        <w:rPr>
          <w:rFonts w:ascii="Times New Roman" w:hAnsi="Times New Roman" w:cs="Times New Roman"/>
          <w:sz w:val="28"/>
          <w:szCs w:val="28"/>
        </w:rPr>
        <w:t>становка и уборка снарядов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 класс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36CEA">
        <w:rPr>
          <w:rFonts w:ascii="Times New Roman" w:hAnsi="Times New Roman" w:cs="Times New Roman"/>
          <w:sz w:val="28"/>
          <w:szCs w:val="28"/>
        </w:rPr>
        <w:t>ыполнения обязанностей командира отделения;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класс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36CEA">
        <w:rPr>
          <w:rFonts w:ascii="Times New Roman" w:hAnsi="Times New Roman" w:cs="Times New Roman"/>
          <w:sz w:val="28"/>
          <w:szCs w:val="28"/>
        </w:rPr>
        <w:t xml:space="preserve">оставление с помощью учителя простейших комбинаций  </w:t>
      </w:r>
    </w:p>
    <w:p w:rsidR="00A86604" w:rsidRPr="00EE4A8E" w:rsidRDefault="00A86604" w:rsidP="00E35333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9 класс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Самостоятельное составление прос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тейших комбинаций</w:t>
      </w:r>
    </w:p>
    <w:p w:rsidR="00A86604" w:rsidRPr="001E16D1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16D1">
        <w:rPr>
          <w:rFonts w:ascii="Times New Roman" w:hAnsi="Times New Roman" w:cs="Times New Roman"/>
          <w:sz w:val="28"/>
          <w:szCs w:val="28"/>
          <w:lang w:eastAsia="ru-RU"/>
        </w:rPr>
        <w:t>СПОРТИВНЫЕ ИГРЫ.</w:t>
      </w:r>
    </w:p>
    <w:p w:rsidR="00A86604" w:rsidRPr="002A7C7D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A7C7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Баскетбол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04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Краткая характеристика вида спорта. Требования к технике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6604" w:rsidRPr="001C3B7E" w:rsidRDefault="00A86604" w:rsidP="006D49E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3D25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 w:rsidRPr="00E94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История баскетбола.</w:t>
      </w:r>
    </w:p>
    <w:p w:rsidR="00A86604" w:rsidRDefault="00A86604" w:rsidP="006D49E9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приемы игры в баскетбол.</w:t>
      </w:r>
    </w:p>
    <w:p w:rsidR="00A86604" w:rsidRDefault="00A86604" w:rsidP="006D49E9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Основные правила игры в баскетбол</w:t>
      </w:r>
    </w:p>
    <w:p w:rsidR="00A86604" w:rsidRDefault="00A86604" w:rsidP="006D49E9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класс </w:t>
      </w:r>
      <w:r w:rsidRPr="000F08BD">
        <w:rPr>
          <w:rFonts w:ascii="Times New Roman" w:hAnsi="Times New Roman" w:cs="Times New Roman"/>
          <w:sz w:val="28"/>
          <w:szCs w:val="28"/>
        </w:rPr>
        <w:t>Правила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техника безопасности.</w:t>
      </w:r>
      <w:r w:rsidRPr="000F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игры в баскетбол.</w:t>
      </w:r>
    </w:p>
    <w:p w:rsidR="00A86604" w:rsidRDefault="00A86604" w:rsidP="006D49E9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0F08BD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техника безопасности.</w:t>
      </w:r>
      <w:r w:rsidRPr="000F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игры в баскетбол.</w:t>
      </w:r>
    </w:p>
    <w:p w:rsidR="00A86604" w:rsidRPr="001E16D1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F08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культуре.</w:t>
      </w:r>
    </w:p>
    <w:p w:rsidR="00A86604" w:rsidRPr="001C3B7E" w:rsidRDefault="00A86604" w:rsidP="000F08B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3D25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 w:rsidRPr="00E94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Цель и смысл игры, игровое поле, количество участников.</w:t>
      </w:r>
    </w:p>
    <w:p w:rsidR="00A86604" w:rsidRPr="000F08BD" w:rsidRDefault="00A86604" w:rsidP="000F08B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1C3B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Терминология избранной спортивной игры.</w:t>
      </w:r>
    </w:p>
    <w:p w:rsidR="00A86604" w:rsidRDefault="00A86604" w:rsidP="000F08B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1E16D1">
        <w:rPr>
          <w:rFonts w:ascii="Times New Roman" w:hAnsi="Times New Roman" w:cs="Times New Roman"/>
          <w:sz w:val="28"/>
          <w:szCs w:val="28"/>
          <w:shd w:val="clear" w:color="auto" w:fill="FFFFFF"/>
        </w:rPr>
        <w:t>ехника ловли, передачи, веде</w:t>
      </w:r>
      <w:r w:rsidRPr="001E16D1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ния мяча или броска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86604" w:rsidRDefault="00A86604" w:rsidP="000F08B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8класс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1E16D1">
        <w:rPr>
          <w:rFonts w:ascii="Times New Roman" w:hAnsi="Times New Roman" w:cs="Times New Roman"/>
          <w:sz w:val="28"/>
          <w:szCs w:val="28"/>
          <w:shd w:val="clear" w:color="auto" w:fill="FFFFFF"/>
        </w:rPr>
        <w:t>актика нападе</w:t>
      </w:r>
      <w:r w:rsidRPr="001E16D1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ний (быстрый прорыв, расстановка игроков, позиционное нападение)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86604" w:rsidRPr="001E16D1" w:rsidRDefault="00A86604" w:rsidP="000F08B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0F08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1E16D1">
        <w:rPr>
          <w:rFonts w:ascii="Times New Roman" w:hAnsi="Times New Roman" w:cs="Times New Roman"/>
          <w:sz w:val="28"/>
          <w:szCs w:val="28"/>
          <w:shd w:val="clear" w:color="auto" w:fill="FFFFFF"/>
        </w:rPr>
        <w:t>ащита (зонная и личная защита).</w:t>
      </w:r>
    </w:p>
    <w:p w:rsidR="00A86604" w:rsidRPr="000F08BD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86604" w:rsidRPr="00D5348A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348A">
        <w:rPr>
          <w:rFonts w:ascii="Times New Roman" w:hAnsi="Times New Roman" w:cs="Times New Roman"/>
          <w:b/>
          <w:bCs/>
          <w:sz w:val="28"/>
          <w:szCs w:val="28"/>
        </w:rPr>
        <w:t>Овладение техникой пере</w:t>
      </w:r>
      <w:r w:rsidRPr="00D5348A">
        <w:rPr>
          <w:rFonts w:ascii="Times New Roman" w:hAnsi="Times New Roman" w:cs="Times New Roman"/>
          <w:b/>
          <w:bCs/>
          <w:sz w:val="28"/>
          <w:szCs w:val="28"/>
        </w:rPr>
        <w:softHyphen/>
        <w:t>движений, остановок, по</w:t>
      </w:r>
      <w:r w:rsidRPr="00D5348A">
        <w:rPr>
          <w:rFonts w:ascii="Times New Roman" w:hAnsi="Times New Roman" w:cs="Times New Roman"/>
          <w:b/>
          <w:bCs/>
          <w:sz w:val="28"/>
          <w:szCs w:val="28"/>
        </w:rPr>
        <w:softHyphen/>
        <w:t>воротов и стоек.</w:t>
      </w:r>
    </w:p>
    <w:p w:rsidR="00A86604" w:rsidRPr="000F08BD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F08BD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0F08BD">
        <w:rPr>
          <w:rFonts w:ascii="Times New Roman" w:hAnsi="Times New Roman" w:cs="Times New Roman"/>
          <w:sz w:val="28"/>
          <w:szCs w:val="28"/>
        </w:rPr>
        <w:t>Стойка игрока.</w:t>
      </w:r>
      <w:r w:rsidRPr="007858DB">
        <w:rPr>
          <w:rFonts w:ascii="Times New Roman" w:hAnsi="Times New Roman" w:cs="Times New Roman"/>
          <w:sz w:val="28"/>
          <w:szCs w:val="28"/>
        </w:rPr>
        <w:t xml:space="preserve"> </w:t>
      </w:r>
      <w:r w:rsidRPr="001E16D1">
        <w:rPr>
          <w:rFonts w:ascii="Times New Roman" w:hAnsi="Times New Roman" w:cs="Times New Roman"/>
          <w:sz w:val="28"/>
          <w:szCs w:val="28"/>
        </w:rPr>
        <w:t>Перемещения в стой</w:t>
      </w:r>
      <w:r w:rsidRPr="001E16D1">
        <w:rPr>
          <w:rFonts w:ascii="Times New Roman" w:hAnsi="Times New Roman" w:cs="Times New Roman"/>
          <w:sz w:val="28"/>
          <w:szCs w:val="28"/>
        </w:rPr>
        <w:softHyphen/>
        <w:t>ке приставными шагами боком, ли</w:t>
      </w:r>
      <w:r w:rsidRPr="001E16D1">
        <w:rPr>
          <w:rFonts w:ascii="Times New Roman" w:hAnsi="Times New Roman" w:cs="Times New Roman"/>
          <w:sz w:val="28"/>
          <w:szCs w:val="28"/>
        </w:rPr>
        <w:softHyphen/>
        <w:t>цом и спиной вперёд.</w:t>
      </w:r>
      <w:r w:rsidRPr="007858DB">
        <w:rPr>
          <w:rFonts w:ascii="Times New Roman" w:hAnsi="Times New Roman" w:cs="Times New Roman"/>
          <w:sz w:val="28"/>
          <w:szCs w:val="28"/>
        </w:rPr>
        <w:t xml:space="preserve"> </w:t>
      </w:r>
      <w:r w:rsidRPr="001E16D1">
        <w:rPr>
          <w:rFonts w:ascii="Times New Roman" w:hAnsi="Times New Roman" w:cs="Times New Roman"/>
          <w:sz w:val="28"/>
          <w:szCs w:val="28"/>
        </w:rPr>
        <w:t>Остановка дву</w:t>
      </w:r>
      <w:r w:rsidRPr="001E16D1">
        <w:rPr>
          <w:rFonts w:ascii="Times New Roman" w:hAnsi="Times New Roman" w:cs="Times New Roman"/>
          <w:sz w:val="28"/>
          <w:szCs w:val="28"/>
        </w:rPr>
        <w:softHyphen/>
        <w:t>мя шагами и прыжком</w:t>
      </w:r>
    </w:p>
    <w:p w:rsidR="00A86604" w:rsidRPr="000F08BD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F08BD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7858DB">
        <w:rPr>
          <w:rFonts w:ascii="Times New Roman" w:hAnsi="Times New Roman" w:cs="Times New Roman"/>
          <w:sz w:val="28"/>
          <w:szCs w:val="28"/>
        </w:rPr>
        <w:t xml:space="preserve"> </w:t>
      </w:r>
      <w:r w:rsidRPr="001E16D1">
        <w:rPr>
          <w:rFonts w:ascii="Times New Roman" w:hAnsi="Times New Roman" w:cs="Times New Roman"/>
          <w:sz w:val="28"/>
          <w:szCs w:val="28"/>
        </w:rPr>
        <w:t>Повороты без мяча и с мячом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Pr="001E16D1" w:rsidRDefault="00A86604" w:rsidP="008C225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0F08BD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16D1">
        <w:rPr>
          <w:rFonts w:ascii="Times New Roman" w:hAnsi="Times New Roman" w:cs="Times New Roman"/>
          <w:sz w:val="28"/>
          <w:szCs w:val="28"/>
        </w:rPr>
        <w:t>Комби</w:t>
      </w:r>
      <w:r w:rsidRPr="001E16D1">
        <w:rPr>
          <w:rFonts w:ascii="Times New Roman" w:hAnsi="Times New Roman" w:cs="Times New Roman"/>
          <w:sz w:val="28"/>
          <w:szCs w:val="28"/>
        </w:rPr>
        <w:softHyphen/>
        <w:t>нации из освоенных элементов техни</w:t>
      </w:r>
      <w:r w:rsidRPr="001E16D1">
        <w:rPr>
          <w:rFonts w:ascii="Times New Roman" w:hAnsi="Times New Roman" w:cs="Times New Roman"/>
          <w:sz w:val="28"/>
          <w:szCs w:val="28"/>
        </w:rPr>
        <w:softHyphen/>
        <w:t xml:space="preserve">ки передвижений (перемещения в стойке, остановка, поворот, ускорение). </w:t>
      </w:r>
    </w:p>
    <w:p w:rsidR="00A86604" w:rsidRPr="000F08BD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8</w:t>
      </w:r>
      <w:r w:rsidRPr="001E16D1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закрепление техники передвижений, остановок, поворотов и стоек.</w:t>
      </w:r>
    </w:p>
    <w:p w:rsidR="00A86604" w:rsidRPr="001E16D1" w:rsidRDefault="00A86604" w:rsidP="008C225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Pr="000F08B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 w:rsidRPr="008C22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закрепление техники передвижений, остановок, поворотов и стоек.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16D1">
        <w:rPr>
          <w:rFonts w:ascii="Times New Roman" w:hAnsi="Times New Roman" w:cs="Times New Roman"/>
          <w:b/>
          <w:bCs/>
          <w:sz w:val="28"/>
          <w:szCs w:val="28"/>
        </w:rPr>
        <w:t>Освоение ловли и передач мяча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5класс</w:t>
      </w:r>
      <w:r w:rsidRPr="008C225F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Ловля и передача мяча двумя руками от груди и одной рукой от плеча на месте и в движении без сопротивле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ния защитника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 класс</w:t>
      </w:r>
      <w:r w:rsidRPr="008C225F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Ловля и передача мяча двумя руками от груди и одной рукой от плеча на месте и в движении</w:t>
      </w:r>
      <w:r>
        <w:rPr>
          <w:rFonts w:ascii="Times New Roman" w:hAnsi="Times New Roman" w:cs="Times New Roman"/>
          <w:sz w:val="28"/>
          <w:szCs w:val="28"/>
        </w:rPr>
        <w:t xml:space="preserve"> в парах</w:t>
      </w:r>
      <w:r w:rsidRPr="00336CEA">
        <w:rPr>
          <w:rFonts w:ascii="Times New Roman" w:hAnsi="Times New Roman" w:cs="Times New Roman"/>
          <w:sz w:val="28"/>
          <w:szCs w:val="28"/>
        </w:rPr>
        <w:t xml:space="preserve"> без сопротивле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ния защитника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класс</w:t>
      </w:r>
      <w:r w:rsidRPr="008C225F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Ловля и передача мяча двумя руками от груди и одной рукой от плеча на месте и в движении без сопротивле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ния защитника</w:t>
      </w:r>
      <w:r>
        <w:rPr>
          <w:rFonts w:ascii="Times New Roman" w:hAnsi="Times New Roman" w:cs="Times New Roman"/>
          <w:sz w:val="28"/>
          <w:szCs w:val="28"/>
        </w:rPr>
        <w:t xml:space="preserve"> (в тройках)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 класс</w:t>
      </w:r>
      <w:r w:rsidRPr="008C225F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Ловля и передача мяча двумя руками от груди и одной рукой от плеча на месте и в движении без сопротивле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ния защитника</w:t>
      </w:r>
    </w:p>
    <w:p w:rsidR="00A86604" w:rsidRPr="001E16D1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 класс</w:t>
      </w:r>
      <w:r w:rsidRPr="008C225F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Ловля и передача мяча двумя руками от груди и одной рукой от</w:t>
      </w:r>
      <w:r>
        <w:rPr>
          <w:rFonts w:ascii="Times New Roman" w:hAnsi="Times New Roman" w:cs="Times New Roman"/>
          <w:sz w:val="28"/>
          <w:szCs w:val="28"/>
        </w:rPr>
        <w:t xml:space="preserve"> плеча на месте и в движении с сопротивле</w:t>
      </w:r>
      <w:r>
        <w:rPr>
          <w:rFonts w:ascii="Times New Roman" w:hAnsi="Times New Roman" w:cs="Times New Roman"/>
          <w:sz w:val="28"/>
          <w:szCs w:val="28"/>
        </w:rPr>
        <w:softHyphen/>
        <w:t>нием</w:t>
      </w:r>
      <w:r w:rsidRPr="00336CEA">
        <w:rPr>
          <w:rFonts w:ascii="Times New Roman" w:hAnsi="Times New Roman" w:cs="Times New Roman"/>
          <w:sz w:val="28"/>
          <w:szCs w:val="28"/>
        </w:rPr>
        <w:t xml:space="preserve"> защитника</w:t>
      </w:r>
    </w:p>
    <w:p w:rsidR="00A86604" w:rsidRPr="001E16D1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16D1">
        <w:rPr>
          <w:rFonts w:ascii="Times New Roman" w:hAnsi="Times New Roman" w:cs="Times New Roman"/>
          <w:b/>
          <w:bCs/>
          <w:sz w:val="28"/>
          <w:szCs w:val="28"/>
        </w:rPr>
        <w:t>Освоение техники ведения мяча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1E16D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класс  </w:t>
      </w:r>
      <w:r w:rsidRPr="00336CEA">
        <w:rPr>
          <w:rFonts w:ascii="Times New Roman" w:hAnsi="Times New Roman" w:cs="Times New Roman"/>
          <w:sz w:val="28"/>
          <w:szCs w:val="28"/>
        </w:rPr>
        <w:t>Ведение мяча в низкой, средней и высокой стойке на месте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74140E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Ведение мяча в низкой, ср</w:t>
      </w:r>
      <w:r>
        <w:rPr>
          <w:rFonts w:ascii="Times New Roman" w:hAnsi="Times New Roman" w:cs="Times New Roman"/>
          <w:sz w:val="28"/>
          <w:szCs w:val="28"/>
        </w:rPr>
        <w:t xml:space="preserve">едней и высокой стойке </w:t>
      </w:r>
      <w:r w:rsidRPr="00336CEA">
        <w:rPr>
          <w:rFonts w:ascii="Times New Roman" w:hAnsi="Times New Roman" w:cs="Times New Roman"/>
          <w:sz w:val="28"/>
          <w:szCs w:val="28"/>
        </w:rPr>
        <w:t xml:space="preserve"> в движении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 xml:space="preserve"> прямой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74140E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Ведение мяча в низкой, средней и высокой стойке с изменением направле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ния движения и скорости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Pr="001E16D1" w:rsidRDefault="00A86604" w:rsidP="0074140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7414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Ведение с пассивным сопротивлением</w:t>
      </w:r>
      <w:r w:rsidRPr="00336CEA">
        <w:rPr>
          <w:rFonts w:ascii="Times New Roman" w:hAnsi="Times New Roman" w:cs="Times New Roman"/>
          <w:sz w:val="28"/>
          <w:szCs w:val="28"/>
        </w:rPr>
        <w:t xml:space="preserve"> защитника вед</w:t>
      </w:r>
      <w:r>
        <w:rPr>
          <w:rFonts w:ascii="Times New Roman" w:hAnsi="Times New Roman" w:cs="Times New Roman"/>
          <w:sz w:val="28"/>
          <w:szCs w:val="28"/>
        </w:rPr>
        <w:t>ущей и неведущ</w:t>
      </w:r>
      <w:r w:rsidRPr="00336CEA">
        <w:rPr>
          <w:rFonts w:ascii="Times New Roman" w:hAnsi="Times New Roman" w:cs="Times New Roman"/>
          <w:sz w:val="28"/>
          <w:szCs w:val="28"/>
        </w:rPr>
        <w:t xml:space="preserve">ей рукой.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86604" w:rsidRPr="001E16D1" w:rsidRDefault="00A86604" w:rsidP="0074140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7414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Ведение 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сопротивления защитника ведущей и неведущей рукой.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16D1">
        <w:rPr>
          <w:rFonts w:ascii="Times New Roman" w:hAnsi="Times New Roman" w:cs="Times New Roman"/>
          <w:b/>
          <w:bCs/>
          <w:sz w:val="28"/>
          <w:szCs w:val="28"/>
        </w:rPr>
        <w:t>Овладение техникой брос</w:t>
      </w:r>
      <w:r w:rsidRPr="001E16D1">
        <w:rPr>
          <w:rFonts w:ascii="Times New Roman" w:hAnsi="Times New Roman" w:cs="Times New Roman"/>
          <w:b/>
          <w:bCs/>
          <w:sz w:val="28"/>
          <w:szCs w:val="28"/>
        </w:rPr>
        <w:softHyphen/>
        <w:t>ков мяча</w:t>
      </w:r>
    </w:p>
    <w:p w:rsidR="00A86604" w:rsidRPr="0074140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4140E">
        <w:rPr>
          <w:rFonts w:ascii="Times New Roman" w:hAnsi="Times New Roman" w:cs="Times New Roman"/>
          <w:b/>
          <w:bCs/>
          <w:sz w:val="28"/>
          <w:szCs w:val="28"/>
          <w:u w:val="single"/>
        </w:rPr>
        <w:t>5класс</w:t>
      </w:r>
      <w:r w:rsidRPr="007414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Броски одной и д</w:t>
      </w:r>
      <w:r w:rsidRPr="00336CEA">
        <w:rPr>
          <w:rFonts w:ascii="Times New Roman" w:hAnsi="Times New Roman" w:cs="Times New Roman"/>
          <w:sz w:val="28"/>
          <w:szCs w:val="28"/>
        </w:rPr>
        <w:t>вумя руками с ме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Pr="0074140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4140E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7414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Броски одной и д</w:t>
      </w:r>
      <w:r w:rsidRPr="00336CEA">
        <w:rPr>
          <w:rFonts w:ascii="Times New Roman" w:hAnsi="Times New Roman" w:cs="Times New Roman"/>
          <w:sz w:val="28"/>
          <w:szCs w:val="28"/>
        </w:rPr>
        <w:t xml:space="preserve">вумя руками </w:t>
      </w:r>
      <w:r>
        <w:rPr>
          <w:rFonts w:ascii="Times New Roman" w:hAnsi="Times New Roman" w:cs="Times New Roman"/>
          <w:sz w:val="28"/>
          <w:szCs w:val="28"/>
        </w:rPr>
        <w:t xml:space="preserve">в движении </w:t>
      </w:r>
      <w:r w:rsidRPr="00336CEA">
        <w:rPr>
          <w:rFonts w:ascii="Times New Roman" w:hAnsi="Times New Roman" w:cs="Times New Roman"/>
          <w:sz w:val="28"/>
          <w:szCs w:val="28"/>
        </w:rPr>
        <w:t>после 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Pr="0074140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4140E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7414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Броски одной и д</w:t>
      </w:r>
      <w:r w:rsidRPr="00336CEA">
        <w:rPr>
          <w:rFonts w:ascii="Times New Roman" w:hAnsi="Times New Roman" w:cs="Times New Roman"/>
          <w:sz w:val="28"/>
          <w:szCs w:val="28"/>
        </w:rPr>
        <w:t xml:space="preserve">вумя руками </w:t>
      </w:r>
      <w:r>
        <w:rPr>
          <w:rFonts w:ascii="Times New Roman" w:hAnsi="Times New Roman" w:cs="Times New Roman"/>
          <w:sz w:val="28"/>
          <w:szCs w:val="28"/>
        </w:rPr>
        <w:t xml:space="preserve">в движении </w:t>
      </w:r>
      <w:r w:rsidRPr="00336CEA">
        <w:rPr>
          <w:rFonts w:ascii="Times New Roman" w:hAnsi="Times New Roman" w:cs="Times New Roman"/>
          <w:sz w:val="28"/>
          <w:szCs w:val="28"/>
        </w:rPr>
        <w:t>после ловли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Pr="0074140E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4140E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74140E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Броски</w:t>
      </w:r>
      <w:r>
        <w:rPr>
          <w:rFonts w:ascii="Times New Roman" w:hAnsi="Times New Roman" w:cs="Times New Roman"/>
          <w:sz w:val="28"/>
          <w:szCs w:val="28"/>
        </w:rPr>
        <w:t xml:space="preserve"> одной и двумя руками с  м</w:t>
      </w:r>
      <w:r w:rsidRPr="00336CEA">
        <w:rPr>
          <w:rFonts w:ascii="Times New Roman" w:hAnsi="Times New Roman" w:cs="Times New Roman"/>
          <w:sz w:val="28"/>
          <w:szCs w:val="28"/>
        </w:rPr>
        <w:t>аксимальное расстояние до корзи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ны — 3,60 м.</w:t>
      </w:r>
    </w:p>
    <w:p w:rsidR="00A86604" w:rsidRPr="001E16D1" w:rsidRDefault="00A86604" w:rsidP="00A00A85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4140E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74140E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Броски одной и двумя руками в прыжке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16D1">
        <w:rPr>
          <w:rFonts w:ascii="Times New Roman" w:hAnsi="Times New Roman" w:cs="Times New Roman"/>
          <w:b/>
          <w:bCs/>
          <w:sz w:val="28"/>
          <w:szCs w:val="28"/>
        </w:rPr>
        <w:t>Осв</w:t>
      </w:r>
      <w:r>
        <w:rPr>
          <w:rFonts w:ascii="Times New Roman" w:hAnsi="Times New Roman" w:cs="Times New Roman"/>
          <w:b/>
          <w:bCs/>
          <w:sz w:val="28"/>
          <w:szCs w:val="28"/>
        </w:rPr>
        <w:t>оение индивидуальной техники защ</w:t>
      </w:r>
      <w:r w:rsidRPr="001E16D1">
        <w:rPr>
          <w:rFonts w:ascii="Times New Roman" w:hAnsi="Times New Roman" w:cs="Times New Roman"/>
          <w:b/>
          <w:bCs/>
          <w:sz w:val="28"/>
          <w:szCs w:val="28"/>
        </w:rPr>
        <w:t xml:space="preserve">иты. </w:t>
      </w:r>
    </w:p>
    <w:p w:rsidR="00A86604" w:rsidRPr="00A00A8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00A85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A00A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Вырывание и выбивание мяча.</w:t>
      </w:r>
    </w:p>
    <w:p w:rsidR="00A86604" w:rsidRPr="00A00A8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00A85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A00A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Вырывание и выбивание мяча.</w:t>
      </w:r>
    </w:p>
    <w:p w:rsidR="00A86604" w:rsidRPr="00A00A85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A00A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Перехват мяча</w:t>
      </w:r>
    </w:p>
    <w:p w:rsidR="00A86604" w:rsidRPr="00A00A85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A00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Дальнейшее закрепление техники вы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рывания и выбивания мяча, перехвата.</w:t>
      </w:r>
    </w:p>
    <w:p w:rsidR="00A86604" w:rsidRPr="00336CEA" w:rsidRDefault="00A86604" w:rsidP="00A00A8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A00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Дальнейшее закрепление техники вы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рывания и выбивания мяча, перехвата.</w:t>
      </w:r>
    </w:p>
    <w:p w:rsidR="00A86604" w:rsidRPr="00183B37" w:rsidRDefault="00A86604" w:rsidP="0065743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</w:rPr>
        <w:t>Освоение тактики игры.</w:t>
      </w:r>
    </w:p>
    <w:p w:rsidR="00A86604" w:rsidRDefault="00A86604" w:rsidP="0065743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5класс</w:t>
      </w:r>
      <w:r w:rsidRPr="004C5B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Тактика свободного нападения</w:t>
      </w:r>
    </w:p>
    <w:p w:rsidR="00A86604" w:rsidRDefault="00A86604" w:rsidP="0065743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4C5B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Позиционное нападение (5:0) без из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менения позиций игроков.</w:t>
      </w:r>
    </w:p>
    <w:p w:rsidR="00A86604" w:rsidRDefault="00A86604" w:rsidP="0065743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4C5B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Нападение быстрым прорывом (1:0). Взаимодействие двух игроков «Отдай мяч и выйди».</w:t>
      </w:r>
    </w:p>
    <w:p w:rsidR="00A86604" w:rsidRDefault="00A86604" w:rsidP="0065743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4C5B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Позиционное нападение и личная за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щита в игровых взаимодействиях 2:2, 3:3, 4:4, 5:5 на одну корзину.</w:t>
      </w:r>
    </w:p>
    <w:p w:rsidR="00A86604" w:rsidRDefault="00A86604" w:rsidP="0065743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4C5B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Нападение быстрым прорывом (3:2). Взаимодействие двух (трёх) игроков в нападении и защите (тройка и малая, через «заслон», восьмёрка).</w:t>
      </w:r>
    </w:p>
    <w:p w:rsidR="00A86604" w:rsidRPr="00A00A85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86604" w:rsidRPr="001E16D1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16D1">
        <w:rPr>
          <w:rFonts w:ascii="Times New Roman" w:hAnsi="Times New Roman" w:cs="Times New Roman"/>
          <w:b/>
          <w:bCs/>
          <w:sz w:val="28"/>
          <w:szCs w:val="28"/>
        </w:rPr>
        <w:t>Закрепление техники вла</w:t>
      </w:r>
      <w:r w:rsidRPr="001E16D1">
        <w:rPr>
          <w:rFonts w:ascii="Times New Roman" w:hAnsi="Times New Roman" w:cs="Times New Roman"/>
          <w:b/>
          <w:bCs/>
          <w:sz w:val="28"/>
          <w:szCs w:val="28"/>
        </w:rPr>
        <w:softHyphen/>
        <w:t>дения мячом и развитие координационных способ</w:t>
      </w:r>
      <w:r w:rsidRPr="001E16D1">
        <w:rPr>
          <w:rFonts w:ascii="Times New Roman" w:hAnsi="Times New Roman" w:cs="Times New Roman"/>
          <w:b/>
          <w:bCs/>
          <w:sz w:val="28"/>
          <w:szCs w:val="28"/>
        </w:rPr>
        <w:softHyphen/>
        <w:t>ностей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5—6 классы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Комбинация из освоенных элементов: ло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вля, передача, ведение, бросок.  </w:t>
      </w:r>
    </w:p>
    <w:p w:rsidR="00A86604" w:rsidRPr="001E16D1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E16D1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Дальнейшее обучение технике движе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ний.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86604" w:rsidRPr="001E16D1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E16D1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Дальнейшее закрепление техники пере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мещений, владения мячом и развитие координационных способностей.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класс</w:t>
      </w:r>
    </w:p>
    <w:p w:rsidR="00A86604" w:rsidRPr="001E16D1" w:rsidRDefault="00A86604" w:rsidP="00A00A8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E16D1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Совершенствование техники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Pr="001E16D1" w:rsidRDefault="00A86604" w:rsidP="0065743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16D1">
        <w:rPr>
          <w:rFonts w:ascii="Times New Roman" w:hAnsi="Times New Roman" w:cs="Times New Roman"/>
          <w:b/>
          <w:bCs/>
          <w:sz w:val="28"/>
          <w:szCs w:val="28"/>
        </w:rPr>
        <w:t>Закрепление техники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перемещений,</w:t>
      </w:r>
      <w:r w:rsidRPr="001E16D1">
        <w:rPr>
          <w:rFonts w:ascii="Times New Roman" w:hAnsi="Times New Roman" w:cs="Times New Roman"/>
          <w:b/>
          <w:bCs/>
          <w:sz w:val="28"/>
          <w:szCs w:val="28"/>
        </w:rPr>
        <w:t xml:space="preserve"> вла</w:t>
      </w:r>
      <w:r w:rsidRPr="001E16D1">
        <w:rPr>
          <w:rFonts w:ascii="Times New Roman" w:hAnsi="Times New Roman" w:cs="Times New Roman"/>
          <w:b/>
          <w:bCs/>
          <w:sz w:val="28"/>
          <w:szCs w:val="28"/>
        </w:rPr>
        <w:softHyphen/>
        <w:t>дения мячом и развитие координационных способ</w:t>
      </w:r>
      <w:r w:rsidRPr="001E16D1">
        <w:rPr>
          <w:rFonts w:ascii="Times New Roman" w:hAnsi="Times New Roman" w:cs="Times New Roman"/>
          <w:b/>
          <w:bCs/>
          <w:sz w:val="28"/>
          <w:szCs w:val="28"/>
        </w:rPr>
        <w:softHyphen/>
        <w:t>ностей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86604" w:rsidRDefault="00A86604" w:rsidP="0065743F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5—6 классы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Комбинация из освоенных элементов: ло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вля, передача, ведение, бросок.  </w:t>
      </w:r>
    </w:p>
    <w:p w:rsidR="00A86604" w:rsidRPr="0065743F" w:rsidRDefault="00A86604" w:rsidP="0065743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E16D1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Дальнейшее обучение технике движе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ний.</w:t>
      </w:r>
    </w:p>
    <w:p w:rsidR="00A86604" w:rsidRPr="001E16D1" w:rsidRDefault="00A86604" w:rsidP="0065743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E16D1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Дальнейшее закрепление техники пере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мещений, владения мячом и развитие координационных способностей.</w:t>
      </w:r>
    </w:p>
    <w:p w:rsidR="00A86604" w:rsidRPr="00336CEA" w:rsidRDefault="00A86604" w:rsidP="0065743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36CEA">
        <w:rPr>
          <w:rFonts w:ascii="Times New Roman" w:hAnsi="Times New Roman" w:cs="Times New Roman"/>
          <w:sz w:val="28"/>
          <w:szCs w:val="28"/>
        </w:rPr>
        <w:t>класс</w:t>
      </w:r>
    </w:p>
    <w:p w:rsidR="00A86604" w:rsidRPr="001E16D1" w:rsidRDefault="00A86604" w:rsidP="0065743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E16D1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Совершенствование техники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86604" w:rsidRPr="00183B37" w:rsidRDefault="00A86604" w:rsidP="004C5B31">
      <w:pPr>
        <w:pStyle w:val="NoSpacing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A86604" w:rsidRPr="00183B37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</w:rPr>
        <w:t>Овладение игрой и комплекс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ное развитие психомотор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ных способностей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B00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Игра по упрощённым правилам ми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ни-баскетбола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B00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Игры и игровые задания 2:1, 3:1, 3:2, 3:3.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B00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Игра по правилам мини-баскетбола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8класс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Позиционное нападение (5:0) с изменением позиций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0A3A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Нападение быстрым отрывом(2:1)</w:t>
      </w:r>
    </w:p>
    <w:p w:rsidR="00A86604" w:rsidRPr="00B00A3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ВОЛЕЙБОЛ.</w:t>
      </w:r>
    </w:p>
    <w:p w:rsidR="00A86604" w:rsidRDefault="00A86604" w:rsidP="006D009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04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Краткая характеристика вида спорта. Требования к технике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6604" w:rsidRPr="001C3B7E" w:rsidRDefault="00A86604" w:rsidP="006D009D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3D25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 w:rsidRPr="00E94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История волейбола.</w:t>
      </w:r>
    </w:p>
    <w:p w:rsidR="00A86604" w:rsidRDefault="00A86604" w:rsidP="006D009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приемы игры в</w:t>
      </w:r>
      <w:r w:rsidRPr="006D0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волейбол.</w:t>
      </w:r>
    </w:p>
    <w:p w:rsidR="00A86604" w:rsidRDefault="00A86604" w:rsidP="006D009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Основные правила игры в </w:t>
      </w:r>
      <w:r>
        <w:rPr>
          <w:rFonts w:ascii="Times New Roman" w:hAnsi="Times New Roman" w:cs="Times New Roman"/>
          <w:sz w:val="28"/>
          <w:szCs w:val="28"/>
        </w:rPr>
        <w:t>волейбол.</w:t>
      </w:r>
    </w:p>
    <w:p w:rsidR="00A86604" w:rsidRDefault="00A86604" w:rsidP="006D009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класс </w:t>
      </w:r>
      <w:r w:rsidRPr="000F08BD">
        <w:rPr>
          <w:rFonts w:ascii="Times New Roman" w:hAnsi="Times New Roman" w:cs="Times New Roman"/>
          <w:sz w:val="28"/>
          <w:szCs w:val="28"/>
        </w:rPr>
        <w:t>Правила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техника безопасности.</w:t>
      </w:r>
      <w:r w:rsidRPr="000F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игры в волейбол.</w:t>
      </w:r>
    </w:p>
    <w:p w:rsidR="00A86604" w:rsidRDefault="00A86604" w:rsidP="006D009D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0F08BD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техника безопасности.</w:t>
      </w:r>
      <w:r w:rsidRPr="000F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игры в баскетбол.</w:t>
      </w:r>
    </w:p>
    <w:p w:rsidR="00A86604" w:rsidRPr="004F697B" w:rsidRDefault="00A86604" w:rsidP="00A1725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F697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культуре.</w:t>
      </w:r>
    </w:p>
    <w:p w:rsidR="00A86604" w:rsidRPr="004F697B" w:rsidRDefault="00A86604" w:rsidP="00A172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4F697B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4F697B">
        <w:rPr>
          <w:rFonts w:ascii="Times New Roman" w:hAnsi="Times New Roman" w:cs="Times New Roman"/>
          <w:sz w:val="28"/>
          <w:szCs w:val="28"/>
        </w:rPr>
        <w:t xml:space="preserve"> Цель и смысл игры, игровое поле, количество участников.</w:t>
      </w:r>
    </w:p>
    <w:p w:rsidR="00A86604" w:rsidRPr="004F697B" w:rsidRDefault="00A86604" w:rsidP="00A172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4F697B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4F697B">
        <w:rPr>
          <w:rFonts w:ascii="Times New Roman" w:hAnsi="Times New Roman" w:cs="Times New Roman"/>
          <w:sz w:val="28"/>
          <w:szCs w:val="28"/>
        </w:rPr>
        <w:t xml:space="preserve"> Терминология избранной спортивной игры.</w:t>
      </w:r>
    </w:p>
    <w:p w:rsidR="00A86604" w:rsidRPr="004F697B" w:rsidRDefault="00A86604" w:rsidP="00A1725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F697B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Техника ловли, передачи, веде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ния мяча или броска.</w:t>
      </w:r>
    </w:p>
    <w:p w:rsidR="00A86604" w:rsidRPr="004F697B" w:rsidRDefault="00A86604" w:rsidP="00A1725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F697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8класс 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</w:rPr>
        <w:t>Тактика нападе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ний (быстрый прорыв, расстановка игроков, позиционное нападение).</w:t>
      </w:r>
    </w:p>
    <w:p w:rsidR="00A86604" w:rsidRPr="004F697B" w:rsidRDefault="00A86604" w:rsidP="00A172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4F697B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4F697B">
        <w:rPr>
          <w:rFonts w:ascii="Times New Roman" w:hAnsi="Times New Roman" w:cs="Times New Roman"/>
          <w:sz w:val="28"/>
          <w:szCs w:val="28"/>
        </w:rPr>
        <w:t xml:space="preserve"> 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</w:rPr>
        <w:t>Защита (зонная и личная защита).</w:t>
      </w:r>
    </w:p>
    <w:p w:rsidR="00A86604" w:rsidRPr="00183B37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</w:rPr>
        <w:t>Овладение техникой пере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движений, остановок, по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воротов и стоек.</w:t>
      </w:r>
    </w:p>
    <w:p w:rsidR="00A86604" w:rsidRPr="006D009D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D009D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2B0E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Стойки игрока</w:t>
      </w:r>
    </w:p>
    <w:p w:rsidR="00A86604" w:rsidRPr="006D009D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D009D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2B0E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Перемещения в стой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ке приставными шагами боком, ли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цом и спиной вперёд.</w:t>
      </w:r>
    </w:p>
    <w:p w:rsidR="00A86604" w:rsidRPr="006D009D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D009D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2B0E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Ходьба, бег и выполнение заданий (сесть на пол, встать, подпрыгнуть и др.).</w:t>
      </w:r>
    </w:p>
    <w:p w:rsidR="00A86604" w:rsidRPr="006D009D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D009D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2B0E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Комбинации из освоенных элементов техники передвижений (перемещения в стойке, остановки, ускорения)</w:t>
      </w:r>
    </w:p>
    <w:p w:rsidR="00A86604" w:rsidRPr="006D009D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D009D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2B0E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Комбинации из освоенных элементов техники передвижений (перемещения в стойке, остановки, ускорения)</w:t>
      </w:r>
    </w:p>
    <w:p w:rsidR="00A86604" w:rsidRPr="00183B37" w:rsidRDefault="00A86604" w:rsidP="009B0F32">
      <w:pPr>
        <w:pStyle w:val="NoSpacing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техники передви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жений, остановок, поворотов и стоек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</w:rPr>
        <w:t>Освоени</w:t>
      </w:r>
      <w:r>
        <w:rPr>
          <w:rFonts w:ascii="Times New Roman" w:hAnsi="Times New Roman" w:cs="Times New Roman"/>
          <w:b/>
          <w:bCs/>
          <w:sz w:val="28"/>
          <w:szCs w:val="28"/>
        </w:rPr>
        <w:t>е техники приёма и передач мяча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0EB0">
        <w:rPr>
          <w:rFonts w:ascii="Times New Roman" w:hAnsi="Times New Roman" w:cs="Times New Roman"/>
          <w:b/>
          <w:bCs/>
          <w:sz w:val="28"/>
          <w:szCs w:val="28"/>
          <w:u w:val="single"/>
        </w:rPr>
        <w:t>5класс</w:t>
      </w:r>
      <w:r w:rsidRPr="002B0E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Передача мяча сверху двумя руками на месте</w:t>
      </w:r>
    </w:p>
    <w:p w:rsidR="00A86604" w:rsidRPr="002B0EB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B0EB0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2B0E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Передача мяча сверху двумя руками на месте и после перемещения впе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рёд. </w:t>
      </w:r>
    </w:p>
    <w:p w:rsidR="00A86604" w:rsidRPr="00183B37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0EB0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2B0E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Передачи мяча над собой. То же через сетку</w:t>
      </w:r>
    </w:p>
    <w:p w:rsidR="00A86604" w:rsidRPr="00183B37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Передача мяча над собой,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во встречных колонах. Отбивание мяча кулаком через сетку.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Передача мяча у сетки и в прыжке че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рез сетку. Передача мяча сверху, стоя спиной к цели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Pr="00183B37" w:rsidRDefault="00A86604" w:rsidP="00A23B18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</w:rPr>
        <w:t>Освоение техники нижней прямой подачи</w:t>
      </w:r>
    </w:p>
    <w:p w:rsidR="00A86604" w:rsidRPr="00336CEA" w:rsidRDefault="00A86604" w:rsidP="00A23B1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 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Нижняя прямая подача мяча с рассто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яния 3—6 м от сетки </w:t>
      </w:r>
    </w:p>
    <w:p w:rsidR="00A86604" w:rsidRPr="00336CEA" w:rsidRDefault="00A86604" w:rsidP="00A23B1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6-7 классы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 же через сетку</w:t>
      </w:r>
      <w:r w:rsidRPr="00336CEA">
        <w:rPr>
          <w:rFonts w:ascii="Times New Roman" w:hAnsi="Times New Roman" w:cs="Times New Roman"/>
          <w:sz w:val="28"/>
          <w:szCs w:val="28"/>
        </w:rPr>
        <w:t>.</w:t>
      </w:r>
    </w:p>
    <w:p w:rsidR="00A86604" w:rsidRPr="00336CEA" w:rsidRDefault="00A86604" w:rsidP="00A23B1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Нижняя прямая подача мяча. Прием мяча.</w:t>
      </w:r>
    </w:p>
    <w:p w:rsidR="00A86604" w:rsidRPr="00183B37" w:rsidRDefault="00A86604" w:rsidP="00A23B1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Прием мяча, отраженного сеткой. Нижняя прямая подача мяча в заданную часть площадки.</w:t>
      </w:r>
    </w:p>
    <w:p w:rsidR="00A86604" w:rsidRPr="00183B37" w:rsidRDefault="00A86604" w:rsidP="00A23B18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</w:rPr>
        <w:t>Освоение техники прямого нападающего удара.</w:t>
      </w:r>
    </w:p>
    <w:p w:rsidR="00A86604" w:rsidRPr="00183B37" w:rsidRDefault="00A86604" w:rsidP="00A23B18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5—7 классы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Прямой нападающий удар после подбрасывания мяча партнёром</w:t>
      </w:r>
    </w:p>
    <w:p w:rsidR="00A86604" w:rsidRPr="00336CEA" w:rsidRDefault="00A86604" w:rsidP="00A23B1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Дальнейшее обучение технике прямо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го нападающего удара.</w:t>
      </w:r>
    </w:p>
    <w:p w:rsidR="00A86604" w:rsidRPr="00336CEA" w:rsidRDefault="00A86604" w:rsidP="00A23B1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9класс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Прямой нападающий удар при встреч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ных передачах</w:t>
      </w:r>
    </w:p>
    <w:p w:rsidR="00A86604" w:rsidRPr="00227B90" w:rsidRDefault="00A86604" w:rsidP="0065743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</w:rPr>
        <w:t>Освоение тактики игры</w:t>
      </w:r>
    </w:p>
    <w:p w:rsidR="00A86604" w:rsidRPr="00336CEA" w:rsidRDefault="00A86604" w:rsidP="0065743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sz w:val="28"/>
          <w:szCs w:val="28"/>
          <w:u w:val="single"/>
        </w:rPr>
        <w:t>5 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Тактика свободного нападения. Пози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ционное нападение без изменения по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зиций игроков (6:0). </w:t>
      </w:r>
    </w:p>
    <w:p w:rsidR="00A86604" w:rsidRDefault="00A86604" w:rsidP="0065743F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6 </w:t>
      </w: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классы</w:t>
      </w:r>
      <w:r w:rsidRPr="00336CEA">
        <w:rPr>
          <w:rFonts w:ascii="Times New Roman" w:hAnsi="Times New Roman" w:cs="Times New Roman"/>
          <w:sz w:val="28"/>
          <w:szCs w:val="28"/>
        </w:rPr>
        <w:t xml:space="preserve"> 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Закрепление тактики свободного на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падения.</w:t>
      </w:r>
    </w:p>
    <w:p w:rsidR="00A86604" w:rsidRPr="00A23B18" w:rsidRDefault="00A86604" w:rsidP="0065743F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3B18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7класс</w:t>
      </w:r>
      <w:r w:rsidRPr="00A23B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Позиционное нападение с изменени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ем позиций</w:t>
      </w:r>
    </w:p>
    <w:p w:rsidR="00A86604" w:rsidRPr="00336CEA" w:rsidRDefault="00A86604" w:rsidP="0065743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Дальнейшее обучение тактике игры. Совершенствование тактики освоен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softHyphen/>
        <w:t>ных игровых действий.</w:t>
      </w:r>
    </w:p>
    <w:p w:rsidR="00A86604" w:rsidRDefault="00A86604" w:rsidP="0065743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9 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тактики освоен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ных игровых действий. Игра в нападении в зоне 3. Игра в защите</w:t>
      </w:r>
    </w:p>
    <w:p w:rsidR="00A86604" w:rsidRPr="00183B37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Pr="00183B37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</w:rPr>
        <w:t>Овладение игрой и комп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лексное развитие психо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моторных способностей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класс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Игра по упрощённым правилам ми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ни-волейбола.</w:t>
      </w:r>
    </w:p>
    <w:p w:rsidR="00A86604" w:rsidRPr="00183B37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B0EB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6 класс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Игры и игровые задания с ограни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ченным числом игроков (2:2, 3:2, 3:3) и на укороченных площадках.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Игры и игровые задания с ограни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ченным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числом игроков (2:2, 3:2, 3:3)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укороченных площадках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</w:t>
      </w:r>
      <w:r w:rsidRPr="00183B37">
        <w:rPr>
          <w:rFonts w:ascii="Times New Roman" w:hAnsi="Times New Roman" w:cs="Times New Roman"/>
          <w:b/>
          <w:bCs/>
          <w:sz w:val="28"/>
          <w:szCs w:val="28"/>
          <w:u w:val="single"/>
        </w:rPr>
        <w:t>класс</w:t>
      </w:r>
      <w:r w:rsidRPr="00183B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Даль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нейшее обучение технике дви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жений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продолжение развития пси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хомоторных способностей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86604" w:rsidRPr="00183B37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0EB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Игра по упрощённым правилам во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лейбола.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Совершенствование психомоторных способностей и навыков игры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Pr="00183B37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</w:rPr>
        <w:t>Развитие координацион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ных способностей (ориен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тирование в пространстве, быстрота реакций и пере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строение двигательных действий, дифференциро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вание силовых, простран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ственных и временных па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раметров движений, спо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собностей к согласованию движений и ритму)</w:t>
      </w:r>
    </w:p>
    <w:p w:rsidR="00A86604" w:rsidRPr="002B0EB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B0EB0">
        <w:rPr>
          <w:rFonts w:ascii="Times New Roman" w:hAnsi="Times New Roman" w:cs="Times New Roman"/>
          <w:b/>
          <w:bCs/>
          <w:sz w:val="28"/>
          <w:szCs w:val="28"/>
          <w:u w:val="single"/>
        </w:rPr>
        <w:t>5класс</w:t>
      </w:r>
      <w:r w:rsidRPr="002B0E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Упражнения по овладению и совер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шенствованию в технике перемеще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ний и владения мячом типа бег с изменением направления</w:t>
      </w:r>
    </w:p>
    <w:p w:rsidR="00A86604" w:rsidRPr="002B0EB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B0EB0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A23B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севозможные упражнения с мячом, выполняемые также в соче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тании с бегом, прыжками, акробати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ческими упражнениями и др.</w:t>
      </w:r>
    </w:p>
    <w:p w:rsidR="00A86604" w:rsidRPr="002B0EB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B0EB0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2B0E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етания в цель различными мячами, жонглирова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ние</w:t>
      </w:r>
    </w:p>
    <w:p w:rsidR="00A86604" w:rsidRPr="002B0EB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B0EB0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2B0E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пражнения на быстроту и точ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ность реакций, прыжки в заданном ритме</w:t>
      </w:r>
    </w:p>
    <w:p w:rsidR="00A86604" w:rsidRPr="00A23B18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B0EB0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. Игровые упражнения типа 2:1, 3:1, 2:2, 3:2, 3: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</w:rPr>
        <w:t>Развитие выносливости</w:t>
      </w:r>
    </w:p>
    <w:p w:rsidR="00A86604" w:rsidRPr="00A23B18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23B18">
        <w:rPr>
          <w:rFonts w:ascii="Times New Roman" w:hAnsi="Times New Roman" w:cs="Times New Roman"/>
          <w:b/>
          <w:bCs/>
          <w:sz w:val="28"/>
          <w:szCs w:val="28"/>
          <w:u w:val="single"/>
        </w:rPr>
        <w:t>5класс</w:t>
      </w:r>
      <w:r w:rsidRPr="00A23B18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П</w:t>
      </w:r>
      <w:r w:rsidRPr="00336CEA">
        <w:rPr>
          <w:rStyle w:val="1"/>
          <w:sz w:val="28"/>
          <w:szCs w:val="28"/>
        </w:rPr>
        <w:t>о</w:t>
      </w:r>
      <w:r w:rsidRPr="00336CEA">
        <w:rPr>
          <w:rStyle w:val="1"/>
          <w:sz w:val="28"/>
          <w:szCs w:val="28"/>
        </w:rPr>
        <w:softHyphen/>
        <w:t>движные игры с мячом</w:t>
      </w:r>
    </w:p>
    <w:p w:rsidR="00A86604" w:rsidRPr="00A23B18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23B18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A23B18">
        <w:rPr>
          <w:rStyle w:val="1"/>
          <w:sz w:val="28"/>
          <w:szCs w:val="28"/>
        </w:rPr>
        <w:t xml:space="preserve"> </w:t>
      </w:r>
      <w:r w:rsidRPr="00336CEA">
        <w:rPr>
          <w:rStyle w:val="1"/>
          <w:sz w:val="28"/>
          <w:szCs w:val="28"/>
        </w:rPr>
        <w:t>Эстафеты</w:t>
      </w:r>
    </w:p>
    <w:p w:rsidR="00A86604" w:rsidRPr="00A23B18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23B18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A23B18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К</w:t>
      </w:r>
      <w:r w:rsidRPr="00336CEA">
        <w:rPr>
          <w:rStyle w:val="1"/>
          <w:sz w:val="28"/>
          <w:szCs w:val="28"/>
        </w:rPr>
        <w:t>руговая тренировка</w:t>
      </w:r>
      <w:r>
        <w:rPr>
          <w:rStyle w:val="1"/>
          <w:sz w:val="28"/>
          <w:szCs w:val="28"/>
        </w:rPr>
        <w:t xml:space="preserve"> </w:t>
      </w:r>
    </w:p>
    <w:p w:rsidR="00A86604" w:rsidRPr="00A23B18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23B18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A23B18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Д</w:t>
      </w:r>
      <w:r w:rsidRPr="00336CEA">
        <w:rPr>
          <w:rStyle w:val="1"/>
          <w:sz w:val="28"/>
          <w:szCs w:val="28"/>
        </w:rPr>
        <w:t>вусторонние игры длительностью от 20 с до 12 мин</w:t>
      </w:r>
    </w:p>
    <w:p w:rsidR="00A86604" w:rsidRPr="00A23B18" w:rsidRDefault="00A86604" w:rsidP="00A23B18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23B18">
        <w:rPr>
          <w:rFonts w:ascii="Times New Roman" w:hAnsi="Times New Roman" w:cs="Times New Roman"/>
          <w:b/>
          <w:bCs/>
          <w:sz w:val="28"/>
          <w:szCs w:val="28"/>
          <w:u w:val="single"/>
        </w:rPr>
        <w:t>9класс</w:t>
      </w:r>
      <w:r w:rsidRPr="00A23B18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Д</w:t>
      </w:r>
      <w:r w:rsidRPr="00336CEA">
        <w:rPr>
          <w:rStyle w:val="1"/>
          <w:sz w:val="28"/>
          <w:szCs w:val="28"/>
        </w:rPr>
        <w:t>вусторонние игры длительностью от 20 с до 12 мин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</w:rPr>
        <w:t>Развитие скоростных и скоростно-силовых способ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ностей</w:t>
      </w:r>
    </w:p>
    <w:p w:rsidR="00A86604" w:rsidRPr="00A23B18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23B18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A23B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Бег с ускорением, изменением на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правления, темпа, ритма, из различ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ных исходных положений</w:t>
      </w:r>
    </w:p>
    <w:p w:rsidR="00A86604" w:rsidRPr="00A23B18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A23B18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A23B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Ведение мяча в высокой, средней и низкой стойке с максимальной частотой в те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чение 7—10 с.</w:t>
      </w:r>
    </w:p>
    <w:p w:rsidR="00A86604" w:rsidRPr="00A23B18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23B18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A23B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Подвижные игры, эста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феты с мячом и без мяча.</w:t>
      </w:r>
    </w:p>
    <w:p w:rsidR="00A86604" w:rsidRPr="00A23B18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23B18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A23B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Игровые упражнения с набивным мячом, в со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четании с прыжками, метаниями и бросками мячей разного веса в цель и на дальность.</w:t>
      </w:r>
    </w:p>
    <w:p w:rsidR="00A86604" w:rsidRPr="00A23B18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23B18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A23B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Приём мяча снизу двумя руками на месте и после перемещения вперёд. То же через сетку.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</w:rPr>
        <w:t>Закрепление техники вла</w:t>
      </w:r>
      <w:r w:rsidRPr="00227B90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227B9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дения</w:t>
      </w:r>
      <w:r w:rsidRPr="00227B90">
        <w:rPr>
          <w:rFonts w:ascii="Times New Roman" w:hAnsi="Times New Roman" w:cs="Times New Roman"/>
          <w:b/>
          <w:bCs/>
          <w:sz w:val="28"/>
          <w:szCs w:val="28"/>
        </w:rPr>
        <w:t xml:space="preserve"> мячом и развитие </w:t>
      </w:r>
      <w:r w:rsidRPr="00227B9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координационных</w:t>
      </w:r>
      <w:r w:rsidRPr="00227B90">
        <w:rPr>
          <w:rFonts w:ascii="Times New Roman" w:hAnsi="Times New Roman" w:cs="Times New Roman"/>
          <w:b/>
          <w:bCs/>
          <w:sz w:val="28"/>
          <w:szCs w:val="28"/>
        </w:rPr>
        <w:t xml:space="preserve"> способностей.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5—7 классы</w:t>
      </w:r>
      <w:r w:rsidRPr="00336CEA">
        <w:rPr>
          <w:rFonts w:ascii="Times New Roman" w:hAnsi="Times New Roman" w:cs="Times New Roman"/>
          <w:sz w:val="28"/>
          <w:szCs w:val="28"/>
        </w:rPr>
        <w:t xml:space="preserve">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Комбинации из освоенных элементов: приём, передача, удар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8—9 классы</w:t>
      </w:r>
      <w:r w:rsidRPr="00336CEA">
        <w:rPr>
          <w:rFonts w:ascii="Times New Roman" w:hAnsi="Times New Roman" w:cs="Times New Roman"/>
          <w:sz w:val="28"/>
          <w:szCs w:val="28"/>
        </w:rPr>
        <w:t xml:space="preserve"> 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координацион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ных способностей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</w:rPr>
        <w:t>Закрепление техники перемещений, владения мячом развитие координационных способностей.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Комбинации из освоенных элементов техники перемещений и владения мя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чом.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6—7 классы</w:t>
      </w:r>
      <w:r w:rsidRPr="00336CEA">
        <w:rPr>
          <w:rFonts w:ascii="Times New Roman" w:hAnsi="Times New Roman" w:cs="Times New Roman"/>
          <w:sz w:val="28"/>
          <w:szCs w:val="28"/>
        </w:rPr>
        <w:t xml:space="preserve"> 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Дальнейшее закрепление техники и продолжение развития </w:t>
      </w: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координацион</w:t>
      </w: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softHyphen/>
        <w:t>ных способностей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8-9 класс</w:t>
      </w:r>
      <w:r w:rsidRPr="00336CE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Совершенствование координацион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ных способностей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ГАНДБОЛ.</w:t>
      </w:r>
    </w:p>
    <w:p w:rsidR="00A86604" w:rsidRDefault="00A86604" w:rsidP="00AE3258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04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Краткая характеристика вида спорта. Требования к технике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6604" w:rsidRPr="001C3B7E" w:rsidRDefault="00A86604" w:rsidP="00AE325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3D25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 w:rsidRPr="00E94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История гандбола.</w:t>
      </w:r>
    </w:p>
    <w:p w:rsidR="00A86604" w:rsidRDefault="00A86604" w:rsidP="00AE3258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приемы игры в</w:t>
      </w:r>
      <w:r w:rsidRPr="006D0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гандбол.</w:t>
      </w:r>
    </w:p>
    <w:p w:rsidR="00A86604" w:rsidRDefault="00A86604" w:rsidP="00AE3258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Основные правила игры в </w:t>
      </w:r>
      <w:r>
        <w:rPr>
          <w:rFonts w:ascii="Times New Roman" w:hAnsi="Times New Roman" w:cs="Times New Roman"/>
          <w:sz w:val="28"/>
          <w:szCs w:val="28"/>
        </w:rPr>
        <w:t>гандбол.</w:t>
      </w:r>
    </w:p>
    <w:p w:rsidR="00A86604" w:rsidRDefault="00A86604" w:rsidP="00AE3258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класс </w:t>
      </w:r>
      <w:r w:rsidRPr="000F08BD">
        <w:rPr>
          <w:rFonts w:ascii="Times New Roman" w:hAnsi="Times New Roman" w:cs="Times New Roman"/>
          <w:sz w:val="28"/>
          <w:szCs w:val="28"/>
        </w:rPr>
        <w:t>Правила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техника безопасности.</w:t>
      </w:r>
      <w:r w:rsidRPr="000F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игры в гандбол.</w:t>
      </w:r>
    </w:p>
    <w:p w:rsidR="00A86604" w:rsidRDefault="00A86604" w:rsidP="00AE3258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0F08BD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техника безопасности.</w:t>
      </w:r>
      <w:r w:rsidRPr="000F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игры в гандбол.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86604" w:rsidRPr="004F697B" w:rsidRDefault="00A86604" w:rsidP="00A1725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F697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культуре.</w:t>
      </w:r>
    </w:p>
    <w:p w:rsidR="00A86604" w:rsidRPr="004F697B" w:rsidRDefault="00A86604" w:rsidP="00A172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4F697B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4F697B">
        <w:rPr>
          <w:rFonts w:ascii="Times New Roman" w:hAnsi="Times New Roman" w:cs="Times New Roman"/>
          <w:sz w:val="28"/>
          <w:szCs w:val="28"/>
        </w:rPr>
        <w:t xml:space="preserve"> Цель и смысл игры, игровое поле, количество участников.</w:t>
      </w:r>
    </w:p>
    <w:p w:rsidR="00A86604" w:rsidRPr="004F697B" w:rsidRDefault="00A86604" w:rsidP="00A172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4F697B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4F697B">
        <w:rPr>
          <w:rFonts w:ascii="Times New Roman" w:hAnsi="Times New Roman" w:cs="Times New Roman"/>
          <w:sz w:val="28"/>
          <w:szCs w:val="28"/>
        </w:rPr>
        <w:t xml:space="preserve"> Терминология избранной спортивной игры.</w:t>
      </w:r>
    </w:p>
    <w:p w:rsidR="00A86604" w:rsidRPr="004F697B" w:rsidRDefault="00A86604" w:rsidP="00A1725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F697B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Техника ловли, передачи, веде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ния мяча или броска.</w:t>
      </w:r>
    </w:p>
    <w:p w:rsidR="00A86604" w:rsidRPr="004F697B" w:rsidRDefault="00A86604" w:rsidP="00A1725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F697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8класс 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</w:rPr>
        <w:t>Тактика нападе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ний (быстрый прорыв, расстановка игроков, позиционное нападение).</w:t>
      </w:r>
    </w:p>
    <w:p w:rsidR="00A86604" w:rsidRPr="004F697B" w:rsidRDefault="00A86604" w:rsidP="00A172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4F697B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4F697B">
        <w:rPr>
          <w:rFonts w:ascii="Times New Roman" w:hAnsi="Times New Roman" w:cs="Times New Roman"/>
          <w:sz w:val="28"/>
          <w:szCs w:val="28"/>
        </w:rPr>
        <w:t xml:space="preserve"> </w:t>
      </w:r>
      <w:r w:rsidRPr="004F697B">
        <w:rPr>
          <w:rFonts w:ascii="Times New Roman" w:hAnsi="Times New Roman" w:cs="Times New Roman"/>
          <w:sz w:val="28"/>
          <w:szCs w:val="28"/>
          <w:shd w:val="clear" w:color="auto" w:fill="FFFFFF"/>
        </w:rPr>
        <w:t>Защита (зонная и личная защита).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Овладение техникой передвижений, остановок, поворотам и стоек.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класс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Стойки игрока.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3258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6 класс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Перемещения в стой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ке приставными шагами боком и спи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ной вперёд. </w:t>
      </w:r>
      <w:r w:rsidRPr="00AE3258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7класс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Остановка двумя шагами и прыжком.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3258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8 класс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Повороты без мяча и с мячом. Комбинации из освоенных элементов техники передвижений (перемещения в стойке, остановка, поворот, ускорение).</w:t>
      </w:r>
    </w:p>
    <w:p w:rsidR="00A86604" w:rsidRPr="00322B60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9 </w:t>
      </w: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передвижений, остановок, поворотов и стоек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Овладение  ловлей</w:t>
      </w:r>
      <w:r w:rsidRPr="00227B90">
        <w:rPr>
          <w:rFonts w:ascii="Times New Roman" w:hAnsi="Times New Roman" w:cs="Times New Roman"/>
          <w:b/>
          <w:bCs/>
          <w:sz w:val="28"/>
          <w:szCs w:val="28"/>
        </w:rPr>
        <w:t xml:space="preserve"> и передачи мяча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класс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Ловля и передача мяча двумя руками на месте и в движении без сопротив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ления защитника (в парах, тройках, квадрате, круге).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6</w:t>
      </w: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Ловля и передача мя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 двумя руками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движении с пассивным сопротивлением защитника.</w:t>
      </w:r>
    </w:p>
    <w:p w:rsidR="00A86604" w:rsidRPr="00F04AE9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F04AE9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7 класс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Ловля ка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тящегося мяча.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4AE9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техники ловли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передач мяча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04AE9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 класс</w:t>
      </w:r>
      <w:r w:rsidRPr="00F04A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Ловля и передача мя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 двумя руками  в движении с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сопротивлением защитника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</w:rPr>
        <w:t>Освоение техники ведения мяча</w:t>
      </w:r>
      <w:r w:rsidRPr="00336CEA">
        <w:rPr>
          <w:rFonts w:ascii="Times New Roman" w:hAnsi="Times New Roman" w:cs="Times New Roman"/>
          <w:sz w:val="28"/>
          <w:szCs w:val="28"/>
        </w:rPr>
        <w:t>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Ведение мяча в низкой, сре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дней и вы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сокой стойке на месте.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4AE9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6 класс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Ведение мяча в движении по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прямой.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7класс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Ведение мяча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 изменением направления движения и скорости ведения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4AE9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8 класс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Ведение мяча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без соп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ротивления защитника ведущей и несведущей рукой.</w:t>
      </w:r>
    </w:p>
    <w:p w:rsidR="00A86604" w:rsidRDefault="00A86604" w:rsidP="00F04AE9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4AE9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 класс</w:t>
      </w:r>
      <w:r w:rsidRPr="00F04A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Ведение мяча с соп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ротивлением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защитника ведущей и несведущей рукой.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</w:rPr>
        <w:t>Овладение техникой брос</w:t>
      </w:r>
      <w:r w:rsidRPr="00227B90">
        <w:rPr>
          <w:rFonts w:ascii="Times New Roman" w:hAnsi="Times New Roman" w:cs="Times New Roman"/>
          <w:b/>
          <w:bCs/>
          <w:sz w:val="28"/>
          <w:szCs w:val="28"/>
        </w:rPr>
        <w:softHyphen/>
        <w:t>ков мяча.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класс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Бросок мяча сверху в опорном поло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жении и в прыжке.</w:t>
      </w:r>
    </w:p>
    <w:p w:rsidR="00A86604" w:rsidRPr="00F04AE9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6класс</w:t>
      </w:r>
      <w:r w:rsidRPr="00F04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Семиметровый штрафной бросок.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 классы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Броски мяча сверху, снизу и сбоку согнутой и прямой рукой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227B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Совершенствование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техники бросков мяча.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Семиметровый штрафной бросок.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сс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Совершенствование техники бросков мяча.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Бросок мяча из опорного положения с отклонением туловища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</w:rPr>
        <w:t>Освоение индивидуальной техники защиты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Вырывание и выбивание мяча.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04AE9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6 класс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Блоки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рование броска. 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Перехват мяча.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класс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Игра вратаря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04AE9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 класс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индивидуальной техники защиты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</w:rPr>
        <w:t>Совершенствование техни</w:t>
      </w:r>
      <w:r w:rsidRPr="00227B90">
        <w:rPr>
          <w:rFonts w:ascii="Times New Roman" w:hAnsi="Times New Roman" w:cs="Times New Roman"/>
          <w:b/>
          <w:bCs/>
          <w:sz w:val="28"/>
          <w:szCs w:val="28"/>
        </w:rPr>
        <w:softHyphen/>
        <w:t>ки перемещений, владения мячом и развитие кондици</w:t>
      </w:r>
      <w:r w:rsidRPr="00227B90">
        <w:rPr>
          <w:rFonts w:ascii="Times New Roman" w:hAnsi="Times New Roman" w:cs="Times New Roman"/>
          <w:b/>
          <w:bCs/>
          <w:sz w:val="28"/>
          <w:szCs w:val="28"/>
        </w:rPr>
        <w:softHyphen/>
        <w:t>онных и координационных способностей</w:t>
      </w:r>
      <w:r w:rsidRPr="00336CEA">
        <w:rPr>
          <w:rFonts w:ascii="Times New Roman" w:hAnsi="Times New Roman" w:cs="Times New Roman"/>
          <w:sz w:val="28"/>
          <w:szCs w:val="28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класс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Комбинация из освоенных элементов техники перемещений и владения мячом. 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45047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6 класс</w:t>
      </w:r>
      <w:r w:rsidRPr="009450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Комбинация из освоенных элементов техники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ведения мяча.</w:t>
      </w:r>
    </w:p>
    <w:p w:rsidR="00A86604" w:rsidRPr="00945047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45047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 класс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Закрепление техники</w:t>
      </w:r>
      <w:r w:rsidRPr="009450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комбинаций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освоенн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ых элементов перемещения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владения мячом. 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45047">
        <w:rPr>
          <w:rFonts w:ascii="Times New Roman" w:hAnsi="Times New Roman" w:cs="Times New Roman"/>
          <w:b/>
          <w:bCs/>
          <w:sz w:val="28"/>
          <w:szCs w:val="28"/>
          <w:u w:val="single"/>
        </w:rPr>
        <w:t>8класс</w:t>
      </w:r>
      <w:r w:rsidRPr="009450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Комбинации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освоенных элементов техники перемещений и владения мячом. </w:t>
      </w:r>
    </w:p>
    <w:p w:rsidR="00A86604" w:rsidRPr="00945047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5047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техники переме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щений, владения мячом и развитие кондиционных и координационных способностей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</w:rPr>
        <w:t>Освоение тактики игры.</w:t>
      </w:r>
    </w:p>
    <w:p w:rsidR="00A86604" w:rsidRPr="00227B90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класс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Взаимодействие двух игроков «Отдай мяч и выйди». </w:t>
      </w:r>
    </w:p>
    <w:p w:rsidR="00A86604" w:rsidRPr="00945047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 класс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Тактика свободного нападения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Нападение быстрым прорывом (1:0). 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Позиционное нападение с изменени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ем позиций.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класс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Совершенствование тактики игры. Нападение быстрым прорывом (3:2). Взаимодействие двух игроков в защи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те через «заслон».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тактики игры. Взаимодействие вратаря с защитни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ком. Взаимодействие трёх игроков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ападение быстрым прорывом (2:1)..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</w:rPr>
        <w:t>Овладение игрой и комплексное  развитие  психомоторных способностей.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Игра по упро</w:t>
      </w:r>
      <w:r>
        <w:rPr>
          <w:rFonts w:ascii="Times New Roman" w:hAnsi="Times New Roman" w:cs="Times New Roman"/>
          <w:sz w:val="28"/>
          <w:szCs w:val="28"/>
        </w:rPr>
        <w:t>щённым правилам ми</w:t>
      </w:r>
      <w:r>
        <w:rPr>
          <w:rFonts w:ascii="Times New Roman" w:hAnsi="Times New Roman" w:cs="Times New Roman"/>
          <w:sz w:val="28"/>
          <w:szCs w:val="28"/>
        </w:rPr>
        <w:softHyphen/>
        <w:t>ни-гандбола.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45047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Игры и игровые задания 2:1, 3:1, 3:2, 3:3.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Игра по правилам мини-гандбола.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Игра по упрощённым правилам ганд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бола. Совершенствование навыков иг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ры и психомоторных способностей.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Игра по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правилам ганд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бола.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навыков игры и психомоторных способностей.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ФУТБОЛ</w:t>
      </w:r>
    </w:p>
    <w:p w:rsidR="00A86604" w:rsidRDefault="00A86604" w:rsidP="00A17257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04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Краткая характеристика вида спорта. Требования к технике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6604" w:rsidRPr="001C3B7E" w:rsidRDefault="00A86604" w:rsidP="00A172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3D25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</w:t>
      </w:r>
      <w:r w:rsidRPr="00E94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История футбола.</w:t>
      </w:r>
    </w:p>
    <w:p w:rsidR="00A86604" w:rsidRDefault="00A86604" w:rsidP="00A1725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приемы игры в футбол.</w:t>
      </w:r>
    </w:p>
    <w:p w:rsidR="00A86604" w:rsidRDefault="00A86604" w:rsidP="00A1725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Основные правила игры в </w:t>
      </w:r>
      <w:r>
        <w:rPr>
          <w:rFonts w:ascii="Times New Roman" w:hAnsi="Times New Roman" w:cs="Times New Roman"/>
          <w:sz w:val="28"/>
          <w:szCs w:val="28"/>
        </w:rPr>
        <w:t>футбол.</w:t>
      </w:r>
    </w:p>
    <w:p w:rsidR="00A86604" w:rsidRDefault="00A86604" w:rsidP="00A1725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 класс </w:t>
      </w:r>
      <w:r w:rsidRPr="000F08BD">
        <w:rPr>
          <w:rFonts w:ascii="Times New Roman" w:hAnsi="Times New Roman" w:cs="Times New Roman"/>
          <w:sz w:val="28"/>
          <w:szCs w:val="28"/>
        </w:rPr>
        <w:t>Правила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техника безопасности.</w:t>
      </w:r>
      <w:r w:rsidRPr="000F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игры в футбол.</w:t>
      </w:r>
    </w:p>
    <w:p w:rsidR="00A86604" w:rsidRDefault="00A86604" w:rsidP="00A17257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0F08BD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Pr="00E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техника безопасности.</w:t>
      </w:r>
      <w:r w:rsidRPr="000F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игры в футбол.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86604" w:rsidRPr="00A17257" w:rsidRDefault="00A86604" w:rsidP="00A1725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172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культуре.</w:t>
      </w:r>
    </w:p>
    <w:p w:rsidR="00A86604" w:rsidRPr="00A17257" w:rsidRDefault="00A86604" w:rsidP="00A172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A17257"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A17257">
        <w:rPr>
          <w:rFonts w:ascii="Times New Roman" w:hAnsi="Times New Roman" w:cs="Times New Roman"/>
          <w:sz w:val="28"/>
          <w:szCs w:val="28"/>
        </w:rPr>
        <w:t xml:space="preserve"> Цель и смысл игры, игровое поле, количество участников.</w:t>
      </w:r>
    </w:p>
    <w:p w:rsidR="00A86604" w:rsidRPr="00A17257" w:rsidRDefault="00A86604" w:rsidP="00A172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A17257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A1725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A17257">
        <w:rPr>
          <w:rFonts w:ascii="Times New Roman" w:hAnsi="Times New Roman" w:cs="Times New Roman"/>
          <w:sz w:val="28"/>
          <w:szCs w:val="28"/>
        </w:rPr>
        <w:t xml:space="preserve"> Терминология избранной спортивной игры.</w:t>
      </w:r>
    </w:p>
    <w:p w:rsidR="00A86604" w:rsidRPr="00A17257" w:rsidRDefault="00A86604" w:rsidP="00A1725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17257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A1725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A17257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Техника ловли, передачи, веде</w:t>
      </w:r>
      <w:r w:rsidRPr="00A17257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ния мяча и ударов.</w:t>
      </w:r>
    </w:p>
    <w:p w:rsidR="00A86604" w:rsidRPr="00A17257" w:rsidRDefault="00A86604" w:rsidP="00A1725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1725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8класс </w:t>
      </w:r>
      <w:r w:rsidRPr="00A17257">
        <w:rPr>
          <w:rFonts w:ascii="Times New Roman" w:hAnsi="Times New Roman" w:cs="Times New Roman"/>
          <w:sz w:val="28"/>
          <w:szCs w:val="28"/>
          <w:shd w:val="clear" w:color="auto" w:fill="FFFFFF"/>
        </w:rPr>
        <w:t>Тактика нападе</w:t>
      </w:r>
      <w:r w:rsidRPr="00A17257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ний (быстрый прорыв, расстановка игроков, позиционное нападение).</w:t>
      </w:r>
    </w:p>
    <w:p w:rsidR="00A86604" w:rsidRPr="00A17257" w:rsidRDefault="00A86604" w:rsidP="00A172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A17257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 w:rsidRPr="00A17257">
        <w:rPr>
          <w:rFonts w:ascii="Times New Roman" w:hAnsi="Times New Roman" w:cs="Times New Roman"/>
          <w:sz w:val="28"/>
          <w:szCs w:val="28"/>
        </w:rPr>
        <w:t xml:space="preserve"> </w:t>
      </w:r>
      <w:r w:rsidRPr="00A17257">
        <w:rPr>
          <w:rFonts w:ascii="Times New Roman" w:hAnsi="Times New Roman" w:cs="Times New Roman"/>
          <w:sz w:val="28"/>
          <w:szCs w:val="28"/>
          <w:shd w:val="clear" w:color="auto" w:fill="FFFFFF"/>
        </w:rPr>
        <w:t>Защита (зонная и личная защита).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</w:rPr>
        <w:t>Овладение техникой пере</w:t>
      </w:r>
      <w:r w:rsidRPr="00227B90">
        <w:rPr>
          <w:rFonts w:ascii="Times New Roman" w:hAnsi="Times New Roman" w:cs="Times New Roman"/>
          <w:b/>
          <w:bCs/>
          <w:sz w:val="28"/>
          <w:szCs w:val="28"/>
        </w:rPr>
        <w:softHyphen/>
        <w:t>движений, остановок, по</w:t>
      </w:r>
      <w:r w:rsidRPr="00227B90">
        <w:rPr>
          <w:rFonts w:ascii="Times New Roman" w:hAnsi="Times New Roman" w:cs="Times New Roman"/>
          <w:b/>
          <w:bCs/>
          <w:sz w:val="28"/>
          <w:szCs w:val="28"/>
        </w:rPr>
        <w:softHyphen/>
        <w:t>воротов и стоек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класс </w:t>
      </w:r>
      <w:r w:rsidRPr="00336CEA">
        <w:rPr>
          <w:rFonts w:ascii="Times New Roman" w:hAnsi="Times New Roman" w:cs="Times New Roman"/>
          <w:sz w:val="28"/>
          <w:szCs w:val="28"/>
        </w:rPr>
        <w:t>Стойки игрока. Перемещения в стой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ке приставными</w:t>
      </w:r>
      <w:r>
        <w:rPr>
          <w:rFonts w:ascii="Times New Roman" w:hAnsi="Times New Roman" w:cs="Times New Roman"/>
          <w:sz w:val="28"/>
          <w:szCs w:val="28"/>
        </w:rPr>
        <w:t xml:space="preserve"> шагами боком и спи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ной вперёд.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A17257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336CEA">
        <w:rPr>
          <w:rFonts w:ascii="Times New Roman" w:hAnsi="Times New Roman" w:cs="Times New Roman"/>
          <w:sz w:val="28"/>
          <w:szCs w:val="28"/>
        </w:rPr>
        <w:t>скорения, старты из раз</w:t>
      </w:r>
      <w:r w:rsidRPr="00336CEA">
        <w:rPr>
          <w:rFonts w:ascii="Times New Roman" w:hAnsi="Times New Roman" w:cs="Times New Roman"/>
          <w:sz w:val="28"/>
          <w:szCs w:val="28"/>
        </w:rPr>
        <w:softHyphen/>
        <w:t xml:space="preserve">личных положений. 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17257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 xml:space="preserve">Комбинации из освоенных элементов техники передвижений (перемещения, остановки, повороты, ускорения).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8класс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336CEA">
        <w:rPr>
          <w:rFonts w:ascii="Times New Roman" w:hAnsi="Times New Roman" w:cs="Times New Roman"/>
          <w:sz w:val="28"/>
          <w:szCs w:val="28"/>
        </w:rPr>
        <w:t>акрепление техники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передви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жений, остановок, поворотов и стоек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86604" w:rsidRPr="00A17257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17257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9класс</w:t>
      </w:r>
      <w:r w:rsidRPr="00A17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Pr="00336CEA">
        <w:rPr>
          <w:rFonts w:ascii="Times New Roman" w:hAnsi="Times New Roman" w:cs="Times New Roman"/>
          <w:sz w:val="28"/>
          <w:szCs w:val="28"/>
        </w:rPr>
        <w:t>техники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передви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жений, остановок, поворотов и стоек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Освоение техникой ведения мяча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класс </w:t>
      </w:r>
      <w:r w:rsidRPr="00336CEA">
        <w:rPr>
          <w:rFonts w:ascii="Times New Roman" w:hAnsi="Times New Roman" w:cs="Times New Roman"/>
          <w:sz w:val="28"/>
          <w:szCs w:val="28"/>
        </w:rPr>
        <w:t>Ведение мяча по прямой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17257">
        <w:rPr>
          <w:rFonts w:ascii="Times New Roman" w:hAnsi="Times New Roman" w:cs="Times New Roman"/>
          <w:b/>
          <w:bCs/>
          <w:sz w:val="28"/>
          <w:szCs w:val="28"/>
        </w:rPr>
        <w:t>6 класс</w:t>
      </w:r>
      <w:r w:rsidRPr="00A17257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Ведение мяча с изменени</w:t>
      </w:r>
      <w:r w:rsidRPr="00336CEA">
        <w:rPr>
          <w:rFonts w:ascii="Times New Roman" w:hAnsi="Times New Roman" w:cs="Times New Roman"/>
          <w:sz w:val="28"/>
          <w:szCs w:val="28"/>
        </w:rPr>
        <w:softHyphen/>
        <w:t xml:space="preserve">ем направления движения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 xml:space="preserve">скорости ведения без сопротивления защитника ведущей и не ведущей ногой          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Ведение мяча</w:t>
      </w:r>
      <w:r w:rsidRPr="00336CEA">
        <w:rPr>
          <w:rFonts w:ascii="Times New Roman" w:hAnsi="Times New Roman" w:cs="Times New Roman"/>
          <w:sz w:val="28"/>
          <w:szCs w:val="28"/>
        </w:rPr>
        <w:t xml:space="preserve"> с пассивным сопротивлением защитника ведущей и не ведущей ногой.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Удар по катящемуся мячу внешней стороной подъёма, носком, серединой лба (по летящему мячу). Вбрасывание мяча из-за боковой ли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нии с места и с шагом.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Удар по летящему мячу внутренней стороной стопы и средней частью подъёма.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Закрепление техники ударов по мячу и остановок мяча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</w:rPr>
        <w:t>Овладение техникой ударов воротам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класс </w:t>
      </w:r>
      <w:r w:rsidRPr="00336CEA">
        <w:rPr>
          <w:rFonts w:ascii="Times New Roman" w:hAnsi="Times New Roman" w:cs="Times New Roman"/>
          <w:sz w:val="28"/>
          <w:szCs w:val="28"/>
        </w:rPr>
        <w:t>Удары по воротам указанными спосо</w:t>
      </w:r>
      <w:r w:rsidRPr="00336CEA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бами.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74522">
        <w:rPr>
          <w:rFonts w:ascii="Times New Roman" w:hAnsi="Times New Roman" w:cs="Times New Roman"/>
          <w:b/>
          <w:bCs/>
          <w:sz w:val="28"/>
          <w:szCs w:val="28"/>
        </w:rPr>
        <w:t>6 класс</w:t>
      </w:r>
      <w:r w:rsidRPr="00174522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Удары по воротам указанными спосо</w:t>
      </w:r>
      <w:r w:rsidRPr="00336CEA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бами</w:t>
      </w:r>
      <w:r w:rsidRPr="00336CEA">
        <w:rPr>
          <w:rFonts w:ascii="Times New Roman" w:hAnsi="Times New Roman" w:cs="Times New Roman"/>
          <w:sz w:val="28"/>
          <w:szCs w:val="28"/>
        </w:rPr>
        <w:t xml:space="preserve"> на точность (меткость) попада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ния мячом в цель.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Продолжение овладения техникой ударов по воротам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класс</w:t>
      </w:r>
      <w:r w:rsidRPr="00174522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Удары по воротам указанными спосо</w:t>
      </w:r>
      <w:r w:rsidRPr="00336CEA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бами без сопротивления защитника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9 класс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техники ударов по воротам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сопротивлением защитника.</w:t>
      </w:r>
    </w:p>
    <w:p w:rsidR="00A86604" w:rsidRPr="00336CE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</w:rPr>
        <w:t>Закрепление техники владения мячом и развитие координационных способностей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174522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Комбинации из освоенных элем</w:t>
      </w:r>
      <w:r>
        <w:rPr>
          <w:rFonts w:ascii="Times New Roman" w:hAnsi="Times New Roman" w:cs="Times New Roman"/>
          <w:sz w:val="28"/>
          <w:szCs w:val="28"/>
        </w:rPr>
        <w:t>ентов</w:t>
      </w:r>
      <w:r w:rsidRPr="00336CEA">
        <w:rPr>
          <w:rFonts w:ascii="Times New Roman" w:hAnsi="Times New Roman" w:cs="Times New Roman"/>
          <w:sz w:val="28"/>
          <w:szCs w:val="28"/>
        </w:rPr>
        <w:t xml:space="preserve"> ведени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A86604" w:rsidRPr="00227B90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 класс </w:t>
      </w:r>
      <w:r w:rsidRPr="00336CEA">
        <w:rPr>
          <w:rFonts w:ascii="Times New Roman" w:hAnsi="Times New Roman" w:cs="Times New Roman"/>
          <w:sz w:val="28"/>
          <w:szCs w:val="28"/>
        </w:rPr>
        <w:t>Комбинации из освоенных элем</w:t>
      </w:r>
      <w:r>
        <w:rPr>
          <w:rFonts w:ascii="Times New Roman" w:hAnsi="Times New Roman" w:cs="Times New Roman"/>
          <w:sz w:val="28"/>
          <w:szCs w:val="28"/>
        </w:rPr>
        <w:t>ентов</w:t>
      </w:r>
      <w:r w:rsidRPr="00336CEA">
        <w:rPr>
          <w:rFonts w:ascii="Times New Roman" w:hAnsi="Times New Roman" w:cs="Times New Roman"/>
          <w:sz w:val="28"/>
          <w:szCs w:val="28"/>
        </w:rPr>
        <w:t xml:space="preserve"> ведение, удар (пас), приём мяча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174522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Комбинации из освоенных элем</w:t>
      </w:r>
      <w:r>
        <w:rPr>
          <w:rFonts w:ascii="Times New Roman" w:hAnsi="Times New Roman" w:cs="Times New Roman"/>
          <w:sz w:val="28"/>
          <w:szCs w:val="28"/>
        </w:rPr>
        <w:t>ентов</w:t>
      </w:r>
      <w:r w:rsidRPr="00336CEA">
        <w:rPr>
          <w:rFonts w:ascii="Times New Roman" w:hAnsi="Times New Roman" w:cs="Times New Roman"/>
          <w:sz w:val="28"/>
          <w:szCs w:val="28"/>
        </w:rPr>
        <w:t xml:space="preserve">  ос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тановка, удар по воротам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174522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Комбинации из освоенных элементов: ведение, удар (пас), приём мяча, ос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тановка, удар по воротам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классы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ствование техники владения мяча из освоенных элементов.</w:t>
      </w:r>
    </w:p>
    <w:p w:rsidR="00A86604" w:rsidRPr="00C55FA2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FA2">
        <w:rPr>
          <w:rFonts w:ascii="Times New Roman" w:hAnsi="Times New Roman" w:cs="Times New Roman"/>
          <w:b/>
          <w:bCs/>
          <w:sz w:val="28"/>
          <w:szCs w:val="28"/>
        </w:rPr>
        <w:t xml:space="preserve"> Закрепление техники перемещений, владения мячом развитие координационных способностей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C55FA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 </w:t>
      </w:r>
      <w:r w:rsidRPr="00336CEA">
        <w:rPr>
          <w:rFonts w:ascii="Times New Roman" w:hAnsi="Times New Roman" w:cs="Times New Roman"/>
          <w:sz w:val="28"/>
          <w:szCs w:val="28"/>
        </w:rPr>
        <w:t>Комбинации из освоенных элементов техни</w:t>
      </w:r>
      <w:r>
        <w:rPr>
          <w:rFonts w:ascii="Times New Roman" w:hAnsi="Times New Roman" w:cs="Times New Roman"/>
          <w:sz w:val="28"/>
          <w:szCs w:val="28"/>
        </w:rPr>
        <w:t xml:space="preserve">ки перемещений </w:t>
      </w:r>
    </w:p>
    <w:p w:rsidR="00A86604" w:rsidRPr="00297FBA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74522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297FBA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Комбинации из освоенных элементов техн</w:t>
      </w:r>
      <w:r>
        <w:rPr>
          <w:rFonts w:ascii="Times New Roman" w:hAnsi="Times New Roman" w:cs="Times New Roman"/>
          <w:sz w:val="28"/>
          <w:szCs w:val="28"/>
        </w:rPr>
        <w:t xml:space="preserve">ики </w:t>
      </w:r>
      <w:r w:rsidRPr="00336CEA">
        <w:rPr>
          <w:rFonts w:ascii="Times New Roman" w:hAnsi="Times New Roman" w:cs="Times New Roman"/>
          <w:sz w:val="28"/>
          <w:szCs w:val="28"/>
        </w:rPr>
        <w:t xml:space="preserve"> владения мя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чом</w:t>
      </w:r>
    </w:p>
    <w:p w:rsidR="00A86604" w:rsidRPr="00174522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74522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297FBA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Комбинации из освоенных элементов: ведение, удар (пас), приём мяча, ос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тановка, удар по воротам</w:t>
      </w:r>
    </w:p>
    <w:p w:rsidR="00A86604" w:rsidRPr="00174522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74522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 w:rsidRPr="00297FBA"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Комбинации из освоенных элементов: ведение, удар (пас), приём мяча, ос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тановка, удар по воротам</w:t>
      </w:r>
    </w:p>
    <w:p w:rsidR="00A86604" w:rsidRPr="00174522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55FA2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классы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техники переме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щений, владения мячом</w:t>
      </w:r>
    </w:p>
    <w:p w:rsidR="00A86604" w:rsidRPr="00C55FA2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55FA2">
        <w:rPr>
          <w:rFonts w:ascii="Times New Roman" w:hAnsi="Times New Roman" w:cs="Times New Roman"/>
          <w:b/>
          <w:bCs/>
          <w:sz w:val="28"/>
          <w:szCs w:val="28"/>
        </w:rPr>
        <w:t>Освоение тактики игры.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класс  </w:t>
      </w:r>
      <w:r w:rsidRPr="00336CEA">
        <w:rPr>
          <w:rFonts w:ascii="Times New Roman" w:hAnsi="Times New Roman" w:cs="Times New Roman"/>
          <w:sz w:val="28"/>
          <w:szCs w:val="28"/>
        </w:rPr>
        <w:t>Тактика свободного нападения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604" w:rsidRPr="00C55FA2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97FBA"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336CEA">
        <w:rPr>
          <w:rFonts w:ascii="Times New Roman" w:hAnsi="Times New Roman" w:cs="Times New Roman"/>
          <w:sz w:val="28"/>
          <w:szCs w:val="28"/>
        </w:rPr>
        <w:t xml:space="preserve"> Позиционные нападения без измене</w:t>
      </w:r>
      <w:r w:rsidRPr="00336CEA">
        <w:rPr>
          <w:rFonts w:ascii="Times New Roman" w:hAnsi="Times New Roman" w:cs="Times New Roman"/>
          <w:sz w:val="28"/>
          <w:szCs w:val="28"/>
        </w:rPr>
        <w:softHyphen/>
        <w:t xml:space="preserve">ния позиций игроков. Нападение в игровых заданиях 3:1, 3:2, 3:3, 2:1 с атакой и без атаки на ворота. 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C55FA2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Pr="00336CEA">
        <w:rPr>
          <w:rFonts w:ascii="Times New Roman" w:hAnsi="Times New Roman" w:cs="Times New Roman"/>
          <w:sz w:val="28"/>
          <w:szCs w:val="28"/>
        </w:rPr>
        <w:t>Позиционные нападения с изменени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ем позиций игроков. Дальнейшее закрепление приёмов так</w:t>
      </w:r>
      <w:r w:rsidRPr="00336CEA">
        <w:rPr>
          <w:rFonts w:ascii="Times New Roman" w:hAnsi="Times New Roman" w:cs="Times New Roman"/>
          <w:sz w:val="28"/>
          <w:szCs w:val="28"/>
        </w:rPr>
        <w:softHyphen/>
        <w:t>тики</w:t>
      </w:r>
    </w:p>
    <w:p w:rsidR="00A86604" w:rsidRPr="00C55FA2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97FBA"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</w:rPr>
        <w:t>Нападение в игровых заданиях 3:1, 3:2, 3:3, 2:1 с атакой и без атаки на ворота</w:t>
      </w:r>
    </w:p>
    <w:p w:rsidR="00A86604" w:rsidRPr="00C55FA2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55FA2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классы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Совершенствование тактики игры</w:t>
      </w:r>
      <w:r w:rsidRPr="00297F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604" w:rsidRPr="00C55FA2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55FA2">
        <w:rPr>
          <w:rFonts w:ascii="Times New Roman" w:hAnsi="Times New Roman" w:cs="Times New Roman"/>
          <w:b/>
          <w:bCs/>
          <w:sz w:val="28"/>
          <w:szCs w:val="28"/>
        </w:rPr>
        <w:t>Овладение игрой и комплекс</w:t>
      </w:r>
      <w:r w:rsidRPr="00C55FA2">
        <w:rPr>
          <w:rFonts w:ascii="Times New Roman" w:hAnsi="Times New Roman" w:cs="Times New Roman"/>
          <w:b/>
          <w:bCs/>
          <w:sz w:val="28"/>
          <w:szCs w:val="28"/>
        </w:rPr>
        <w:softHyphen/>
        <w:t>ное развитие психомотор</w:t>
      </w:r>
      <w:r w:rsidRPr="00C55FA2">
        <w:rPr>
          <w:rFonts w:ascii="Times New Roman" w:hAnsi="Times New Roman" w:cs="Times New Roman"/>
          <w:b/>
          <w:bCs/>
          <w:sz w:val="28"/>
          <w:szCs w:val="28"/>
        </w:rPr>
        <w:softHyphen/>
        <w:t>ных способностей</w:t>
      </w:r>
    </w:p>
    <w:p w:rsidR="00A86604" w:rsidRPr="00183B37" w:rsidRDefault="00A86604" w:rsidP="00297FBA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B37">
        <w:rPr>
          <w:rFonts w:ascii="Times New Roman" w:hAnsi="Times New Roman" w:cs="Times New Roman"/>
          <w:b/>
          <w:bCs/>
          <w:sz w:val="28"/>
          <w:szCs w:val="28"/>
        </w:rPr>
        <w:t>Овладение игрой и комплекс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ное развитие психомотор</w:t>
      </w:r>
      <w:r w:rsidRPr="00183B37">
        <w:rPr>
          <w:rFonts w:ascii="Times New Roman" w:hAnsi="Times New Roman" w:cs="Times New Roman"/>
          <w:b/>
          <w:bCs/>
          <w:sz w:val="28"/>
          <w:szCs w:val="28"/>
        </w:rPr>
        <w:softHyphen/>
        <w:t>ных способностей</w:t>
      </w:r>
    </w:p>
    <w:p w:rsidR="00A86604" w:rsidRDefault="00A86604" w:rsidP="00297FBA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 класс</w:t>
      </w:r>
      <w:r w:rsidRPr="00B00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Игра по упрощённым правилам </w:t>
      </w:r>
      <w:r w:rsidRPr="00336CEA">
        <w:rPr>
          <w:rFonts w:ascii="Times New Roman" w:hAnsi="Times New Roman" w:cs="Times New Roman"/>
          <w:sz w:val="28"/>
          <w:szCs w:val="28"/>
        </w:rPr>
        <w:t>на площадках разных размеров</w:t>
      </w:r>
    </w:p>
    <w:p w:rsidR="00A86604" w:rsidRDefault="00A86604" w:rsidP="00297FBA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  <w:r w:rsidRPr="00B00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Игры и игровые задания 2:1, 3:1, 3:2, 3:3. </w:t>
      </w:r>
    </w:p>
    <w:p w:rsidR="00A86604" w:rsidRDefault="00A86604" w:rsidP="00297FBA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  <w:r w:rsidRPr="00B00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Игра по правилам мини-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футбола</w:t>
      </w:r>
    </w:p>
    <w:p w:rsidR="00A86604" w:rsidRDefault="00A86604" w:rsidP="00297FBA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8класс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Позиционное нападение (5:0) с изменением позиций</w:t>
      </w:r>
    </w:p>
    <w:p w:rsidR="00A86604" w:rsidRDefault="00A86604" w:rsidP="00297FBA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0A3A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 класс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Нападение быстрым отрывом и</w:t>
      </w:r>
      <w:r w:rsidRPr="00297F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психомоторных способностей</w:t>
      </w: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86604" w:rsidRPr="00336CEA" w:rsidRDefault="00A86604" w:rsidP="00945047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Самостоятельные занятия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прикладной физической подготовкой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5 класс</w:t>
      </w:r>
      <w:r w:rsidRPr="00AE32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Упражнения по совершенствованию координационных, скоростно-силовых, силовых способностей и вынос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ливости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6 класс</w:t>
      </w:r>
      <w:r w:rsidRPr="00AE32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Игровые упражнения по со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вершенствованию технических при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ёмов (ловля, передача, броски или удары в цель, ведение, сочетание при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ёмов).</w:t>
      </w:r>
    </w:p>
    <w:p w:rsidR="00A86604" w:rsidRPr="00AE3258" w:rsidRDefault="00A86604" w:rsidP="0094504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 класс</w:t>
      </w:r>
      <w:r w:rsidRPr="00AE32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Подвижные игры и игровые за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дания, приближённые к содержанию разучиваемых спортивных игр. Прави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ла самоконтроля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8 класс</w:t>
      </w:r>
      <w:r w:rsidRPr="00AE3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Игровые упражнения по со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вершенствованию технических при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ёмов (ловля, передача, броски или удары в цель, ведение, сочетание при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ёмов).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9 класс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Подвижные игры и игровые за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дания, приближённые к содержанию разучиваемых спортивных игр. Прави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ла самоконтроля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A86604" w:rsidRPr="00227B90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7B90">
        <w:rPr>
          <w:rFonts w:ascii="Times New Roman" w:hAnsi="Times New Roman" w:cs="Times New Roman"/>
          <w:b/>
          <w:bCs/>
          <w:sz w:val="28"/>
          <w:szCs w:val="28"/>
          <w:u w:val="single"/>
        </w:rPr>
        <w:t>Овладение организаторскими умениями.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5 класс</w:t>
      </w:r>
      <w:r w:rsidRPr="00AE32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 и проведение подвиж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ных игр и игровых заданий, прибли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жённых к содержанию разучиваемой игры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6 класс</w:t>
      </w:r>
      <w:r w:rsidRPr="00AE32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омплек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тование команды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7 класс</w:t>
      </w:r>
      <w:r w:rsidRPr="00AE32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336CEA">
        <w:rPr>
          <w:rFonts w:ascii="Times New Roman" w:hAnsi="Times New Roman" w:cs="Times New Roman"/>
          <w:sz w:val="28"/>
          <w:szCs w:val="28"/>
          <w:shd w:val="clear" w:color="auto" w:fill="FFFFFF"/>
        </w:rPr>
        <w:t>омощь в судействе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8класс</w:t>
      </w:r>
      <w:r w:rsidRPr="00AE3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Pr="00336C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одготовка места проведения игры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9 класс </w:t>
      </w:r>
      <w:r w:rsidRPr="00AE3258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Проведение соревнований</w:t>
      </w:r>
    </w:p>
    <w:p w:rsidR="00A86604" w:rsidRDefault="00A86604" w:rsidP="00945047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A86604" w:rsidRPr="005F291A" w:rsidRDefault="00A86604" w:rsidP="0052471C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2577">
        <w:rPr>
          <w:rFonts w:ascii="Times New Roman" w:hAnsi="Times New Roman" w:cs="Times New Roman"/>
          <w:sz w:val="28"/>
          <w:szCs w:val="28"/>
          <w:lang w:eastAsia="ru-RU"/>
        </w:rPr>
        <w:t>В ходе реализации программы  проводятся контрольные срезы уровня развития основных физических качеств с целью проследить динамику и при необходимости провести коррекцию их развития</w:t>
      </w:r>
      <w:r w:rsidRPr="005F291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tbl>
      <w:tblPr>
        <w:tblpPr w:leftFromText="180" w:rightFromText="180" w:vertAnchor="text" w:horzAnchor="margin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9"/>
        <w:gridCol w:w="945"/>
        <w:gridCol w:w="630"/>
        <w:gridCol w:w="660"/>
        <w:gridCol w:w="705"/>
        <w:gridCol w:w="747"/>
      </w:tblGrid>
      <w:tr w:rsidR="00A86604" w:rsidRPr="00A60383">
        <w:trPr>
          <w:trHeight w:val="375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срезы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630" w:type="dxa"/>
            <w:tcBorders>
              <w:top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" w:type="dxa"/>
            <w:tcBorders>
              <w:top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" w:type="dxa"/>
            <w:tcBorders>
              <w:top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6604" w:rsidRPr="00A60383">
        <w:trPr>
          <w:trHeight w:val="255"/>
        </w:trPr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747" w:type="dxa"/>
            <w:tcBorders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Бег 30м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Бег 60м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Бег 100м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Бег 1000 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Бег 1500,2000 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Прыжок  в длину с места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Прыжок в длину  с разбега способом «согнув ноги»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Метание малого мяча на дальность с места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Подтягивание в висе – мальчики, подтягивание в висе лежа – девочки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Акробатическая комбинация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6604" w:rsidRPr="00A60383">
        <w:trPr>
          <w:trHeight w:val="64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Опорный прыжок через гимнастического козла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Ведение мяча в баскетболе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Ловля и передача мяча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мяча по кольцу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Передача мяча сверху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мяча снизу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Ведение футбольного мяча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A60383" w:rsidRDefault="00A86604" w:rsidP="0052471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6604" w:rsidRPr="00A6038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A86604" w:rsidRPr="00BC2A35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86604" w:rsidRPr="00BC2A35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86604" w:rsidRPr="00BC2A35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</w:tcBorders>
          </w:tcPr>
          <w:p w:rsidR="00A86604" w:rsidRPr="00BC2A35" w:rsidRDefault="00A86604" w:rsidP="00524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86604" w:rsidRPr="00BC2A35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04" w:rsidRPr="00BC2A35" w:rsidRDefault="00A86604" w:rsidP="00524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A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86604" w:rsidRPr="00BC2A35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6604" w:rsidRDefault="00A86604" w:rsidP="0052471C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Default="00A86604" w:rsidP="0052471C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Pr="00642C6B" w:rsidRDefault="00A86604" w:rsidP="0052471C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604" w:rsidRPr="00642C6B" w:rsidRDefault="00A86604" w:rsidP="0052471C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Default="00A86604" w:rsidP="0052471C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Default="00A86604" w:rsidP="0052471C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Default="00A86604" w:rsidP="0052471C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86604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86604" w:rsidRPr="00642C6B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42C6B">
        <w:rPr>
          <w:rFonts w:ascii="Times New Roman" w:hAnsi="Times New Roman" w:cs="Times New Roman"/>
          <w:sz w:val="28"/>
          <w:szCs w:val="28"/>
        </w:rPr>
        <w:t>В связи со спецификой преподавания уроков физкультуры и с региональными особенностями общеобразовательного учреждения, согласно требованиям  к оснащению образовательного процесса в соответствии с содержательным наполнением учебных программ федерального компонента  государственного стандарта общего образования невозможна реализация стандарта общего образования в полном объёме по разделу</w:t>
      </w:r>
    </w:p>
    <w:p w:rsidR="00A86604" w:rsidRPr="00642C6B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42C6B">
        <w:rPr>
          <w:rFonts w:ascii="Times New Roman" w:hAnsi="Times New Roman" w:cs="Times New Roman"/>
          <w:sz w:val="28"/>
          <w:szCs w:val="28"/>
        </w:rPr>
        <w:t>- «Лыжная подготовка»;</w:t>
      </w:r>
    </w:p>
    <w:p w:rsidR="00A86604" w:rsidRPr="00642C6B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42C6B">
        <w:rPr>
          <w:rFonts w:ascii="Times New Roman" w:hAnsi="Times New Roman" w:cs="Times New Roman"/>
          <w:sz w:val="28"/>
          <w:szCs w:val="28"/>
        </w:rPr>
        <w:t xml:space="preserve">- Легкая атлетика. </w:t>
      </w:r>
    </w:p>
    <w:p w:rsidR="00A86604" w:rsidRPr="00642C6B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42C6B">
        <w:rPr>
          <w:rFonts w:ascii="Times New Roman" w:hAnsi="Times New Roman" w:cs="Times New Roman"/>
          <w:sz w:val="28"/>
          <w:szCs w:val="28"/>
        </w:rPr>
        <w:t>В связи с этим, часы раздела «Лыжная подготовка» перераспределены в раздел «Спортивные игры» - 9 часов, в раздел  « Гимнасти</w:t>
      </w:r>
      <w:r>
        <w:rPr>
          <w:rFonts w:ascii="Times New Roman" w:hAnsi="Times New Roman" w:cs="Times New Roman"/>
          <w:sz w:val="28"/>
          <w:szCs w:val="28"/>
        </w:rPr>
        <w:t>ка с элементами акробатики» -3ч.</w:t>
      </w:r>
      <w:r w:rsidRPr="00642C6B">
        <w:rPr>
          <w:rFonts w:ascii="Times New Roman" w:hAnsi="Times New Roman" w:cs="Times New Roman"/>
          <w:sz w:val="28"/>
          <w:szCs w:val="28"/>
        </w:rPr>
        <w:t>: «Лёгкая атлетика» - 6 часов.</w:t>
      </w:r>
    </w:p>
    <w:p w:rsidR="00A86604" w:rsidRPr="00642C6B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42C6B">
        <w:rPr>
          <w:rFonts w:ascii="Times New Roman" w:hAnsi="Times New Roman" w:cs="Times New Roman"/>
          <w:sz w:val="28"/>
          <w:szCs w:val="28"/>
        </w:rPr>
        <w:t>Время, отведенное на прыжок в высоту, равномерно перераспределён на другие виды  лёгкой атлетики.</w:t>
      </w:r>
    </w:p>
    <w:p w:rsidR="00A86604" w:rsidRPr="00642C6B" w:rsidRDefault="00A86604" w:rsidP="0052471C">
      <w:pPr>
        <w:pStyle w:val="NoSpacing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2C6B">
        <w:rPr>
          <w:rFonts w:ascii="Times New Roman" w:hAnsi="Times New Roman" w:cs="Times New Roman"/>
          <w:sz w:val="28"/>
          <w:szCs w:val="28"/>
          <w:lang w:eastAsia="ru-RU"/>
        </w:rPr>
        <w:t>В связи с климатическими условиями Южного региона последовательность прохождения тем изменена: в осенний период изучается тема «Легкая атлетика», в зимний период «Гимнастика» и часть «Спортивных игр», в весенний период остальная часть раздела «Спортивные игры».</w:t>
      </w:r>
    </w:p>
    <w:p w:rsidR="00A86604" w:rsidRPr="00596678" w:rsidRDefault="00A86604" w:rsidP="009B0F32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86604" w:rsidRDefault="00A8660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03510">
        <w:rPr>
          <w:rFonts w:ascii="Times New Roman" w:hAnsi="Times New Roman" w:cs="Times New Roman"/>
          <w:b/>
          <w:bCs/>
          <w:sz w:val="28"/>
          <w:szCs w:val="28"/>
        </w:rPr>
        <w:t>3.Тематическое планирование с указанием количества часов отводимых на освоение каждой темы:</w:t>
      </w:r>
    </w:p>
    <w:tbl>
      <w:tblPr>
        <w:tblW w:w="1635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0"/>
        <w:gridCol w:w="19"/>
        <w:gridCol w:w="813"/>
        <w:gridCol w:w="32"/>
        <w:gridCol w:w="1549"/>
        <w:gridCol w:w="106"/>
        <w:gridCol w:w="34"/>
        <w:gridCol w:w="433"/>
        <w:gridCol w:w="131"/>
        <w:gridCol w:w="141"/>
        <w:gridCol w:w="110"/>
        <w:gridCol w:w="7"/>
        <w:gridCol w:w="24"/>
        <w:gridCol w:w="423"/>
        <w:gridCol w:w="15"/>
        <w:gridCol w:w="89"/>
        <w:gridCol w:w="38"/>
        <w:gridCol w:w="12"/>
        <w:gridCol w:w="98"/>
        <w:gridCol w:w="7"/>
        <w:gridCol w:w="24"/>
        <w:gridCol w:w="680"/>
        <w:gridCol w:w="33"/>
        <w:gridCol w:w="10"/>
        <w:gridCol w:w="124"/>
        <w:gridCol w:w="4518"/>
        <w:gridCol w:w="137"/>
        <w:gridCol w:w="11"/>
        <w:gridCol w:w="5178"/>
        <w:gridCol w:w="8"/>
        <w:gridCol w:w="58"/>
        <w:gridCol w:w="10"/>
        <w:gridCol w:w="19"/>
        <w:gridCol w:w="87"/>
      </w:tblGrid>
      <w:tr w:rsidR="00A86604" w:rsidRPr="00A60383">
        <w:trPr>
          <w:gridAfter w:val="4"/>
          <w:wAfter w:w="175" w:type="dxa"/>
        </w:trPr>
        <w:tc>
          <w:tcPr>
            <w:tcW w:w="10915" w:type="dxa"/>
            <w:gridSpan w:val="26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5375" w:type="dxa"/>
            <w:gridSpan w:val="4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  <w:trHeight w:val="345"/>
        </w:trPr>
        <w:tc>
          <w:tcPr>
            <w:tcW w:w="1389" w:type="dxa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837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92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2551" w:type="dxa"/>
            <w:gridSpan w:val="20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46" w:type="dxa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деятельности 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обучающихся (на уровне универсальных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 учебных действий)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  <w:trHeight w:val="480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20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81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546" w:type="dxa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837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t>3</w:t>
            </w:r>
          </w:p>
        </w:tc>
        <w:tc>
          <w:tcPr>
            <w:tcW w:w="1592" w:type="dxa"/>
            <w:gridSpan w:val="2"/>
          </w:tcPr>
          <w:p w:rsidR="00A86604" w:rsidRPr="00A60383" w:rsidRDefault="00A86604" w:rsidP="00A6038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физической культуры</w:t>
            </w:r>
          </w:p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50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881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546" w:type="dxa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Раскрывают историю возникновения и формирования физической культуры. Характеризуют Олимпийские игры древности как явление культуры, раскрывают содержание и правила соревнований.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592" w:type="dxa"/>
            <w:gridSpan w:val="2"/>
          </w:tcPr>
          <w:p w:rsidR="00A86604" w:rsidRPr="00A60383" w:rsidRDefault="00A86604" w:rsidP="00A6038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 человека</w:t>
            </w:r>
          </w:p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50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881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546" w:type="dxa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Осмысливают, как занятие физическими упражнениями  оказывают благотворное влияние на работу и развитие всех систем организма, на его рост и развитие.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592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850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881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546" w:type="dxa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Соблюдают основные гигиенические правила.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Выбирают режим правильного питания в зависимости от характера мышечной деятельности.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Выполняют основные правила организации распорядка дня.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Способы двигательной деятельности-</w:t>
            </w:r>
          </w:p>
        </w:tc>
        <w:tc>
          <w:tcPr>
            <w:tcW w:w="837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t>3</w:t>
            </w:r>
          </w:p>
        </w:tc>
        <w:tc>
          <w:tcPr>
            <w:tcW w:w="1592" w:type="dxa"/>
            <w:gridSpan w:val="2"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занятий физкультурно-оздоровительной деятельности Самонаблюдение и самоконтроль. </w:t>
            </w:r>
          </w:p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50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820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881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546" w:type="dxa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Выполняют тесты на приседание и пробу с задержкой дыхания.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Измеряют пульс до, во время и после занятий физическими упражнениями.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  <w:trHeight w:val="1679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592" w:type="dxa"/>
            <w:gridSpan w:val="2"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Первая помощь и самопомощь во время занятий физической культурой и спортом.</w:t>
            </w:r>
          </w:p>
        </w:tc>
        <w:tc>
          <w:tcPr>
            <w:tcW w:w="850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820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881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546" w:type="dxa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парах с одноклассниками тренируются в наложении повязок и жгутов, переноске пострадавших.</w:t>
            </w:r>
          </w:p>
        </w:tc>
        <w:tc>
          <w:tcPr>
            <w:tcW w:w="5375" w:type="dxa"/>
            <w:gridSpan w:val="4"/>
            <w:vMerge/>
            <w:tcBorders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0915" w:type="dxa"/>
            <w:gridSpan w:val="26"/>
            <w:tcBorders>
              <w:top w:val="nil"/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Физическое совершенствование-96ч.</w:t>
            </w:r>
          </w:p>
          <w:p w:rsidR="00A86604" w:rsidRPr="00A60383" w:rsidRDefault="00A86604" w:rsidP="00A60383">
            <w:pPr>
              <w:spacing w:after="0" w:line="240" w:lineRule="auto"/>
            </w:pPr>
          </w:p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5375" w:type="dxa"/>
            <w:gridSpan w:val="4"/>
            <w:tcBorders>
              <w:top w:val="nil"/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  <w:p w:rsidR="00A86604" w:rsidRPr="00A60383" w:rsidRDefault="00A86604" w:rsidP="00A60383">
            <w:pPr>
              <w:spacing w:after="0" w:line="240" w:lineRule="auto"/>
            </w:pPr>
          </w:p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837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t>27</w:t>
            </w: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вида спорта.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Требование техники безопасности</w:t>
            </w: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Изучают историю легкой атлетики и запоминают имена выдающихся отечественных легкоатлетов.</w:t>
            </w:r>
          </w:p>
        </w:tc>
        <w:tc>
          <w:tcPr>
            <w:tcW w:w="5375" w:type="dxa"/>
            <w:gridSpan w:val="4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Раскрывают значение легкоатлетических упражнений для укрепления здоровья и основных систем организма и для развития физических способностей</w:t>
            </w:r>
          </w:p>
        </w:tc>
        <w:tc>
          <w:tcPr>
            <w:tcW w:w="5375" w:type="dxa"/>
            <w:gridSpan w:val="4"/>
            <w:vMerge w:val="restart"/>
            <w:tcBorders>
              <w:top w:val="nil"/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  <w:trHeight w:val="4711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854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14</w:t>
            </w:r>
          </w:p>
        </w:tc>
        <w:tc>
          <w:tcPr>
            <w:tcW w:w="709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14</w:t>
            </w:r>
          </w:p>
        </w:tc>
        <w:tc>
          <w:tcPr>
            <w:tcW w:w="715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14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выполнения беговых упражнений, осваивают её самостоятельно, выявляют и устраняют характерные ошибки в процессе освоения.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Взаимодействуют со сверстниками в процессе совместного освоения беговых упражнений, соблюдают правила безопасности.</w:t>
            </w:r>
          </w:p>
        </w:tc>
        <w:tc>
          <w:tcPr>
            <w:tcW w:w="5375" w:type="dxa"/>
            <w:gridSpan w:val="4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  <w:trHeight w:val="3251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</w:t>
            </w:r>
          </w:p>
        </w:tc>
        <w:tc>
          <w:tcPr>
            <w:tcW w:w="861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7</w:t>
            </w:r>
          </w:p>
        </w:tc>
        <w:tc>
          <w:tcPr>
            <w:tcW w:w="709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7</w:t>
            </w:r>
          </w:p>
        </w:tc>
        <w:tc>
          <w:tcPr>
            <w:tcW w:w="708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7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выполнения прыжковых упражнений, осваивают её самостоятельно, выявляют и устраняют  характерные ошибки в процессе освоения.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Взаимодействуют со сверстниками в процессе совместного освоения прыжковых упражнений, соблюдают правила безопасности.</w:t>
            </w:r>
          </w:p>
        </w:tc>
        <w:tc>
          <w:tcPr>
            <w:tcW w:w="5375" w:type="dxa"/>
            <w:gridSpan w:val="4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Метание  малого мяча</w:t>
            </w:r>
          </w:p>
        </w:tc>
        <w:tc>
          <w:tcPr>
            <w:tcW w:w="861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</w:tc>
        <w:tc>
          <w:tcPr>
            <w:tcW w:w="709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</w:tc>
        <w:tc>
          <w:tcPr>
            <w:tcW w:w="708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выполнения метательных упражнений, осваивают её самостоятельно, выявляют и устраняют  характерные ошибки в процессе освоения.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Взаимодействуют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 со сверстниками в процессе совместного освоения метательных упражнений. Соблюдают правила безопасности.</w:t>
            </w:r>
          </w:p>
        </w:tc>
        <w:tc>
          <w:tcPr>
            <w:tcW w:w="5375" w:type="dxa"/>
            <w:gridSpan w:val="4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Применяют разученные упражнения для развития выносливости</w:t>
            </w:r>
            <w:r w:rsidRPr="00A603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75" w:type="dxa"/>
            <w:gridSpan w:val="4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способностей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Применяют разученные упражнения для развития скоростно-силовых способностей.</w:t>
            </w:r>
          </w:p>
        </w:tc>
        <w:tc>
          <w:tcPr>
            <w:tcW w:w="5375" w:type="dxa"/>
            <w:gridSpan w:val="4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Развитие скоростных способностей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Применяют изученные упражнения для развития скоростных способностей.</w:t>
            </w:r>
          </w:p>
        </w:tc>
        <w:tc>
          <w:tcPr>
            <w:tcW w:w="5375" w:type="dxa"/>
            <w:gridSpan w:val="4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самостоятельных занятий прикладной физической подготовкой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разученные упражнения  в самостоятельных занятиях при решении задач 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физической и технической подготовки. Осуществляют самоконтроль за физической нагрузкой во время этих занятий.</w:t>
            </w:r>
          </w:p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Выполняют контрольные упражнения и контрольные тесты</w:t>
            </w:r>
          </w:p>
        </w:tc>
        <w:tc>
          <w:tcPr>
            <w:tcW w:w="5375" w:type="dxa"/>
            <w:gridSpan w:val="4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организаторскими умениями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Измеряют результаты, помогают их оценивать и проводить соревнования.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Оказывают помощь в подготовке мест занятий. Соблюдают правила соревнований.</w:t>
            </w:r>
          </w:p>
        </w:tc>
        <w:tc>
          <w:tcPr>
            <w:tcW w:w="5375" w:type="dxa"/>
            <w:gridSpan w:val="4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Гимнастика</w:t>
            </w:r>
          </w:p>
        </w:tc>
        <w:tc>
          <w:tcPr>
            <w:tcW w:w="837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вида спорта.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Требование техники безопасности</w:t>
            </w: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Изучают историю гимнастики и запоминают имена выдающихся отечественных спортсменов, соблюдают технику безопасности. Различают предназначение каждого из видов гимнастики.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Овладевают правилами техники безопасности и страховки во время занятий физическими упражнениями.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Знания  о физической культуре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Раскрывают значение гимнастических упражнений для сохранений правильной осанки, развития физических способностей.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Оказывают  страховку и помощь во время занятий, соблюдают технику безопасности.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Применяют упражнения для организации самостоятельных тренировок.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 и приёмы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Различают строевые команды, четко выполняют строевые приёмы.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Упражнения общеразвивающей направленности  (без предметов)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общеразвивающих упражнений. Составляют комбинации из числа разученных упражнений.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Упражнения общеразвивающей направленности ( с предметами)-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общеразвивающих упражнений с предметами.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Составляют комбинации из числа разученных упражнений.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Упражнения и комбинации  на гимнастических брусьях</w:t>
            </w:r>
          </w:p>
        </w:tc>
        <w:tc>
          <w:tcPr>
            <w:tcW w:w="885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</w:tc>
        <w:tc>
          <w:tcPr>
            <w:tcW w:w="709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</w:tc>
        <w:tc>
          <w:tcPr>
            <w:tcW w:w="708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данных упражнений.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Составляют гимнастические комбинации из числа разученных упражнений. Взаимодействуют со сверстниками в процессе совместного освоения упражнений, соблюдают правила безопасности.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Опорные прыжки</w:t>
            </w:r>
          </w:p>
        </w:tc>
        <w:tc>
          <w:tcPr>
            <w:tcW w:w="885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4</w:t>
            </w:r>
          </w:p>
        </w:tc>
        <w:tc>
          <w:tcPr>
            <w:tcW w:w="709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4</w:t>
            </w:r>
          </w:p>
        </w:tc>
        <w:tc>
          <w:tcPr>
            <w:tcW w:w="708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4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данных упражнений. Взаимодействуют со сверстниками в процессе совместного освоения  упражнений, соблюдают правила безопасности.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 и комбинации</w:t>
            </w:r>
          </w:p>
        </w:tc>
        <w:tc>
          <w:tcPr>
            <w:tcW w:w="885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</w:tc>
        <w:tc>
          <w:tcPr>
            <w:tcW w:w="709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</w:tc>
        <w:tc>
          <w:tcPr>
            <w:tcW w:w="708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акробатических упражнений. Составляют акробатические комбинации из числа разученных упражнений. Взаимодействуют со сверстниками в процессе совместного освоения  упражнений, соблюдают правила безопасности.</w:t>
            </w:r>
          </w:p>
        </w:tc>
        <w:tc>
          <w:tcPr>
            <w:tcW w:w="5375" w:type="dxa"/>
            <w:gridSpan w:val="4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Висы и упоры</w:t>
            </w:r>
          </w:p>
        </w:tc>
        <w:tc>
          <w:tcPr>
            <w:tcW w:w="885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5</w:t>
            </w:r>
          </w:p>
        </w:tc>
        <w:tc>
          <w:tcPr>
            <w:tcW w:w="709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5</w:t>
            </w:r>
          </w:p>
        </w:tc>
        <w:tc>
          <w:tcPr>
            <w:tcW w:w="708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5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данных упражнений.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Составляют гимнастические комбинации из числа разученных упражнений. Взаимодействуют со сверстниками в процессе совместного освоения упражнений, соблюдают правила безопасности.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Используют 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силовых способностей и силовой выносливости 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Используют данные упражнения для развития силовых способностей и силовой выносливости.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скоростно-силовых способностей 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Используют данные упражнения для развития скоростно - силовых способностей.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Развитие гибкости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Используют данные упражнения для развития гибкости. Взаимодействуют со сверстниками в процессе совместного освоения упражнений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самостоятельных занятий прикладной физической подготовкой.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Используют разученные упражнения в самостоятельных занятиях при решении задач физической и технической подготовки.  Осуществляют самоконтроль за физической нагрузкой во время этих занятий.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389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69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организаторскими умениями.</w:t>
            </w:r>
          </w:p>
        </w:tc>
        <w:tc>
          <w:tcPr>
            <w:tcW w:w="227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се уро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Оказывают помощь в уборке и установки снарядов. Выполняют обязанности командира отделения. 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6203" w:type="dxa"/>
            <w:gridSpan w:val="2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Спортивные игры</w:t>
            </w:r>
            <w:r w:rsidRPr="00A60383">
              <w:rPr>
                <w:sz w:val="28"/>
                <w:szCs w:val="28"/>
              </w:rPr>
              <w:t xml:space="preserve">  </w:t>
            </w:r>
            <w:r w:rsidRPr="00A60383">
              <w:rPr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4712" w:type="dxa"/>
            <w:gridSpan w:val="4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Баскетбол</w:t>
            </w:r>
          </w:p>
        </w:tc>
        <w:tc>
          <w:tcPr>
            <w:tcW w:w="850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t>14</w:t>
            </w: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вида спорта.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Требование техники безопасности</w:t>
            </w: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Изучают историю баскетбола и запоминают име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 выдающихся отечественных спортсменов 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— 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олимпийских чемпионов.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Овладевают основными приёмами игры в баскетбол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Знание о физической культуре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Овладевают терминологией, относящейся к из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бранной спортивной игре. Характеризуют техни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ку и тактику выполнения соответствующих игро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вых двигательных действий. Руководствуются правилами техники безопасности. Объясняют правила и основы организации игры.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пере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движений, остановок, по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375" w:type="dxa"/>
            <w:gridSpan w:val="4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ловли и передач мяча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техники ведения мяча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брос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ков мяча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3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3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3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индивидуальной техники зашиты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3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3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3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Style w:val="1"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тактики игры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Взаимодействуют со сверстниками в процессе совместного освоения тактики игровых действий, соблюдают правила безопасности. Моделируют тактику освоенных игровых действий, варьируют её в зависимости от ситуа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ций и условий, возникающих в процессе игро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вой деятельности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игрой и комплекс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ное развитие психомотор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Организуют совместные занятия баскетболом со сверстниками, осуществляют судейство игры. Выполняют правила игры, уважительно относят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ся к сопернику и управляют своими эмоциями. Применяют правила подбора одежды для заня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тий на открытом воздухе, используют игру в бас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кетбол как средство активного отдыха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</w:rPr>
            </w:pPr>
            <w:r w:rsidRPr="00A60383">
              <w:rPr>
                <w:rFonts w:ascii="Times New Roman" w:hAnsi="Times New Roman" w:cs="Times New Roman"/>
              </w:rPr>
              <w:t>Развитие координацион</w:t>
            </w:r>
            <w:r w:rsidRPr="00A60383">
              <w:rPr>
                <w:rFonts w:ascii="Times New Roman" w:hAnsi="Times New Roman" w:cs="Times New Roman"/>
              </w:rPr>
              <w:softHyphen/>
              <w:t>ных способностей (ориен</w:t>
            </w:r>
            <w:r w:rsidRPr="00A60383">
              <w:rPr>
                <w:rFonts w:ascii="Times New Roman" w:hAnsi="Times New Roman" w:cs="Times New Roman"/>
              </w:rPr>
              <w:softHyphen/>
              <w:t>тирование в пространстве, быстрота реакций и пере</w:t>
            </w:r>
            <w:r w:rsidRPr="00A60383">
              <w:rPr>
                <w:rFonts w:ascii="Times New Roman" w:hAnsi="Times New Roman" w:cs="Times New Roman"/>
              </w:rPr>
              <w:softHyphen/>
              <w:t>строение двигательных действий, дифференциро</w:t>
            </w:r>
            <w:r w:rsidRPr="00A60383">
              <w:rPr>
                <w:rFonts w:ascii="Times New Roman" w:hAnsi="Times New Roman" w:cs="Times New Roman"/>
              </w:rPr>
              <w:softHyphen/>
              <w:t>вание силовых, простран</w:t>
            </w:r>
            <w:r w:rsidRPr="00A60383">
              <w:rPr>
                <w:rFonts w:ascii="Times New Roman" w:hAnsi="Times New Roman" w:cs="Times New Roman"/>
              </w:rPr>
              <w:softHyphen/>
              <w:t>ственных и временных па</w:t>
            </w:r>
            <w:r w:rsidRPr="00A60383">
              <w:rPr>
                <w:rFonts w:ascii="Times New Roman" w:hAnsi="Times New Roman" w:cs="Times New Roman"/>
              </w:rPr>
              <w:softHyphen/>
              <w:t>раметров движений, спо</w:t>
            </w:r>
            <w:r w:rsidRPr="00A60383">
              <w:rPr>
                <w:rFonts w:ascii="Times New Roman" w:hAnsi="Times New Roman" w:cs="Times New Roman"/>
              </w:rPr>
              <w:softHyphen/>
              <w:t>собностей к согласованию движений и ритму)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A60383">
              <w:rPr>
                <w:rFonts w:ascii="Times New Roman" w:hAnsi="Times New Roman" w:cs="Times New Roman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52471C">
            <w:pPr>
              <w:pStyle w:val="NoSpacing"/>
            </w:pPr>
            <w:r w:rsidRPr="00A60383">
              <w:rPr>
                <w:rStyle w:val="1"/>
                <w:sz w:val="24"/>
                <w:szCs w:val="24"/>
              </w:rPr>
              <w:t>Используют игровые упражнения для развития названных координационных способностей</w:t>
            </w:r>
          </w:p>
        </w:tc>
        <w:tc>
          <w:tcPr>
            <w:tcW w:w="5375" w:type="dxa"/>
            <w:gridSpan w:val="4"/>
            <w:vMerge w:val="restart"/>
            <w:tcBorders>
              <w:top w:val="nil"/>
            </w:tcBorders>
          </w:tcPr>
          <w:p w:rsidR="00A86604" w:rsidRPr="00A60383" w:rsidRDefault="00A86604" w:rsidP="0052471C">
            <w:pPr>
              <w:pStyle w:val="NoSpacing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Определяют степень утомления организма во время игровой деятельности, используют игро</w:t>
            </w:r>
            <w:r w:rsidRPr="00A60383">
              <w:rPr>
                <w:rStyle w:val="1"/>
                <w:sz w:val="24"/>
                <w:szCs w:val="24"/>
              </w:rPr>
              <w:softHyphen/>
              <w:t>вые действия для развития выносливости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Развитие скоростных и скоростно-силовых способ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ностей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Определяют степень утомления организма во время игровой деятельности, используют игро</w:t>
            </w:r>
            <w:r w:rsidRPr="00A60383">
              <w:rPr>
                <w:rStyle w:val="1"/>
                <w:sz w:val="24"/>
                <w:szCs w:val="24"/>
              </w:rPr>
              <w:softHyphen/>
              <w:t>вые действия для развития скоростных и скоро</w:t>
            </w:r>
            <w:r w:rsidRPr="00A60383">
              <w:rPr>
                <w:rStyle w:val="1"/>
                <w:sz w:val="24"/>
                <w:szCs w:val="24"/>
              </w:rPr>
              <w:softHyphen/>
              <w:t>стно-силовых способностей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владения мячом и развитие координационных способностей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Style w:val="1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Style w:val="1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перемещений, владения мячом развитие координационных способностей.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Style w:val="1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Style w:val="1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  <w:trHeight w:val="2228"/>
        </w:trPr>
        <w:tc>
          <w:tcPr>
            <w:tcW w:w="1408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Волейбол</w:t>
            </w:r>
          </w:p>
        </w:tc>
        <w:tc>
          <w:tcPr>
            <w:tcW w:w="850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t>13</w:t>
            </w: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вида спорта.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Требование техники безопасности.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Изучают историю волейбола и запоминают име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на выдающихся отечественных волейболистов — олимпийских чемпионов.</w:t>
            </w:r>
          </w:p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Овладевают основными приёмами игры в волей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бол.</w:t>
            </w:r>
          </w:p>
        </w:tc>
        <w:tc>
          <w:tcPr>
            <w:tcW w:w="5375" w:type="dxa"/>
            <w:gridSpan w:val="4"/>
            <w:vMerge w:val="restart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Знание о физической культуре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Овладевают терминологией, относящейся к из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бранной спортивной игре. Характеризуют техни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ку и тактику выполнения соответствующих игро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вых двигательных действий. Руководствуются правилами техники безопасности. Объясняют правила и основы организации игры.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пере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движений, остановок, по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техники приёма и передач мяча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техники нижней прямой подачи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ёмов и действий, "соблюдают правила безопас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техники прямого нападающего удара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ёмов и действий, соблюдают правила безопас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ности</w:t>
            </w:r>
          </w:p>
        </w:tc>
        <w:tc>
          <w:tcPr>
            <w:tcW w:w="5375" w:type="dxa"/>
            <w:gridSpan w:val="4"/>
            <w:vMerge/>
            <w:tcBorders>
              <w:bottom w:val="nil"/>
            </w:tcBorders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тактики игры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Взаимодействуют со сверстниками в процессе совместного освоения тактики игровых действий, соблюдают правила безопасности. Моделируют тактику освоенных игровых действий, варьируют её в зависимости от ситуа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ций и условий, возникающих в процессе игро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вой деятельности</w:t>
            </w:r>
          </w:p>
        </w:tc>
        <w:tc>
          <w:tcPr>
            <w:tcW w:w="5375" w:type="dxa"/>
            <w:gridSpan w:val="4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игрой и комп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лексное развитие психо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моторных способностей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Организуют совместные занятия волейболом со сверстниками, осуществляют судейство игры. Выполняют правила игры, учатся уважительно относиться к сопернику и управлять своими эмоциями.</w:t>
            </w:r>
          </w:p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Применяют правила подбора одежды для заня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тий на открытом воздухе, используют игру в волейбол как средство активного отдыха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Определяют степень утомления организма во время игровой деятельности, используют игро</w:t>
            </w:r>
            <w:r w:rsidRPr="00A60383">
              <w:rPr>
                <w:rStyle w:val="1"/>
                <w:sz w:val="24"/>
                <w:szCs w:val="24"/>
              </w:rPr>
              <w:softHyphen/>
              <w:t>вые действия для развития выносливости</w:t>
            </w:r>
          </w:p>
        </w:tc>
        <w:tc>
          <w:tcPr>
            <w:tcW w:w="5375" w:type="dxa"/>
            <w:gridSpan w:val="4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Развитие скоростных и скоростно-силовых способ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ностей.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</w:pPr>
            <w:r w:rsidRPr="00A60383">
              <w:rPr>
                <w:rStyle w:val="1"/>
                <w:sz w:val="24"/>
                <w:szCs w:val="24"/>
              </w:rPr>
              <w:t>Определяют степень утомления организма во время игровой деятельности, используют игро</w:t>
            </w:r>
            <w:r w:rsidRPr="00A60383">
              <w:rPr>
                <w:rStyle w:val="1"/>
                <w:sz w:val="24"/>
                <w:szCs w:val="24"/>
              </w:rPr>
              <w:softHyphen/>
              <w:t>вые действия для развития скоростных и скоро</w:t>
            </w:r>
            <w:r w:rsidRPr="00A60383">
              <w:rPr>
                <w:rStyle w:val="1"/>
                <w:sz w:val="24"/>
                <w:szCs w:val="24"/>
              </w:rPr>
              <w:softHyphen/>
              <w:t>стно-силовых способностей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pStyle w:val="NoSpacing"/>
              <w:jc w:val="center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способностей (ориен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тирование в пространстве, быстрота реакций и пере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строение двигательных действий, дифференциро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силовых, простран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и временных па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раметров движений, спо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собностей к согласованию движений и ритму)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Используют игровые упражнения для развития названных координационных способностей</w:t>
            </w:r>
          </w:p>
        </w:tc>
        <w:tc>
          <w:tcPr>
            <w:tcW w:w="5375" w:type="dxa"/>
            <w:gridSpan w:val="4"/>
            <w:vMerge/>
            <w:tcBorders>
              <w:bottom w:val="nil"/>
            </w:tcBorders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52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владения мячом и развитие координационных способностей.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Style w:val="1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Style w:val="1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375" w:type="dxa"/>
            <w:gridSpan w:val="4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Гандбол</w:t>
            </w:r>
          </w:p>
        </w:tc>
        <w:tc>
          <w:tcPr>
            <w:tcW w:w="850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вида спорта.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Требования к технике безопасности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Изучают историю гандбола и запоминают имена выдающихся отечественных гандболистов — олимпийских чемпионов.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Овладевают основными приёмами игры в ганд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бол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Знание о физической культуре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Овладевают терминологией, относящейся к из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бранной спортивной игре. Характеризуют техни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ку и тактику выполнения соответствующих игро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вых двигательных действий. Руководствуются правилами техники безопасности. Объясняют правила и основы организации игры.</w:t>
            </w:r>
          </w:p>
        </w:tc>
        <w:tc>
          <w:tcPr>
            <w:tcW w:w="5375" w:type="dxa"/>
            <w:gridSpan w:val="4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</w:tr>
      <w:tr w:rsidR="00A86604" w:rsidRPr="00A60383">
        <w:trPr>
          <w:gridAfter w:val="4"/>
          <w:wAfter w:w="175" w:type="dxa"/>
          <w:trHeight w:val="199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пере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движений, остановок, по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567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  <w:trHeight w:val="828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 ловли и передачи мяча.</w:t>
            </w:r>
          </w:p>
        </w:tc>
        <w:tc>
          <w:tcPr>
            <w:tcW w:w="567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709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992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техники ведения мяча.</w:t>
            </w:r>
          </w:p>
        </w:tc>
        <w:tc>
          <w:tcPr>
            <w:tcW w:w="567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709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992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375" w:type="dxa"/>
            <w:gridSpan w:val="4"/>
            <w:vMerge/>
            <w:tcBorders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</w:tr>
      <w:tr w:rsidR="00A86604" w:rsidRPr="00A60383">
        <w:trPr>
          <w:gridAfter w:val="2"/>
          <w:wAfter w:w="107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брос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ков мяч.</w:t>
            </w:r>
          </w:p>
        </w:tc>
        <w:tc>
          <w:tcPr>
            <w:tcW w:w="567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709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992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443" w:type="dxa"/>
            <w:gridSpan w:val="6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2"/>
          <w:wAfter w:w="107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индивидуальной техники защиты.</w:t>
            </w:r>
          </w:p>
        </w:tc>
        <w:tc>
          <w:tcPr>
            <w:tcW w:w="567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709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992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443" w:type="dxa"/>
            <w:gridSpan w:val="6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2"/>
          <w:wAfter w:w="107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тактики игры.</w:t>
            </w:r>
          </w:p>
        </w:tc>
        <w:tc>
          <w:tcPr>
            <w:tcW w:w="567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709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992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Взаимодействуют со сверстниками в процессе совместного освоения техники игровых приёмов и действий. Моделируют тактику освоенных игровых действий, варьируют её в зависимости от ситуа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ций и условий, возникающих в процессе игро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вой деятельности</w:t>
            </w:r>
          </w:p>
        </w:tc>
        <w:tc>
          <w:tcPr>
            <w:tcW w:w="5443" w:type="dxa"/>
            <w:gridSpan w:val="6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2"/>
          <w:wAfter w:w="107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игрой и комплексное  развитие  психомоторных способностей-1ч</w:t>
            </w:r>
          </w:p>
        </w:tc>
        <w:tc>
          <w:tcPr>
            <w:tcW w:w="567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709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992" w:type="dxa"/>
            <w:gridSpan w:val="9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ручным мячом со сверстниками, осуществляют судейство игры. Выполняют правила игры, уважительно относят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ся к сопернику и управляют своими эмоциями. Применяют правила подбора одежды для заня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тий на открытом воздухе, используют игру в руч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мяч, как средство активного отдыха.</w:t>
            </w:r>
          </w:p>
        </w:tc>
        <w:tc>
          <w:tcPr>
            <w:tcW w:w="5443" w:type="dxa"/>
            <w:gridSpan w:val="6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2"/>
          <w:wAfter w:w="107" w:type="dxa"/>
          <w:trHeight w:val="2104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перемещений, владение мячом и развитие кондиционных и координационных способностей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Style w:val="1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Style w:val="1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Style w:val="1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443" w:type="dxa"/>
            <w:gridSpan w:val="6"/>
            <w:vMerge/>
            <w:tcBorders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2"/>
          <w:wAfter w:w="107" w:type="dxa"/>
        </w:trPr>
        <w:tc>
          <w:tcPr>
            <w:tcW w:w="1408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Футбол</w:t>
            </w: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t>10</w:t>
            </w: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вида спорта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«Требования к технике 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Безопасности»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</w:p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t>Изучают историю футбола и запоминают имена выдающихся отечественных футболистов.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Овладевают основными приёмами игры в фут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бол</w:t>
            </w:r>
          </w:p>
        </w:tc>
        <w:tc>
          <w:tcPr>
            <w:tcW w:w="5443" w:type="dxa"/>
            <w:gridSpan w:val="6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2"/>
          <w:wAfter w:w="107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Знание о физической культуре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Овладевают терминологией, относящейся к из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бранной спортивной игре. Характеризуют техни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ку и тактику выполнения соответствующих игро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вых двигательных действий. Руководствуются правилами техники безопасности. Объясняют правила и основы организации игры.</w:t>
            </w:r>
          </w:p>
        </w:tc>
        <w:tc>
          <w:tcPr>
            <w:tcW w:w="5443" w:type="dxa"/>
            <w:gridSpan w:val="6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2"/>
          <w:wAfter w:w="107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передвижений, остановок, поворотов и стоек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851" w:type="dxa"/>
            <w:gridSpan w:val="11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708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443" w:type="dxa"/>
            <w:gridSpan w:val="6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2"/>
          <w:wAfter w:w="107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ударов по мячу и остановок мяча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851" w:type="dxa"/>
            <w:gridSpan w:val="11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708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443" w:type="dxa"/>
            <w:gridSpan w:val="6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2"/>
          <w:wAfter w:w="107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ударов воротам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851" w:type="dxa"/>
            <w:gridSpan w:val="11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708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443" w:type="dxa"/>
            <w:gridSpan w:val="6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2"/>
          <w:wAfter w:w="107" w:type="dxa"/>
        </w:trPr>
        <w:tc>
          <w:tcPr>
            <w:tcW w:w="1408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тактики игры-1ч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851" w:type="dxa"/>
            <w:gridSpan w:val="11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708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Взаимодействуют со сверстниками в процессе совместного освоения техники игровых приёмов и действий. Моделируют тактику освоенных игровых действий, варьируют её в зависимости от ситуа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ций и условий, возникающих в процессе игро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вой деятельности</w:t>
            </w:r>
          </w:p>
        </w:tc>
        <w:tc>
          <w:tcPr>
            <w:tcW w:w="5443" w:type="dxa"/>
            <w:gridSpan w:val="6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2"/>
          <w:wAfter w:w="107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игрой и комплекс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ное развитие психомотор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способностей.</w:t>
            </w:r>
          </w:p>
        </w:tc>
        <w:tc>
          <w:tcPr>
            <w:tcW w:w="709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3</w:t>
            </w:r>
          </w:p>
        </w:tc>
        <w:tc>
          <w:tcPr>
            <w:tcW w:w="851" w:type="dxa"/>
            <w:gridSpan w:val="11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3</w:t>
            </w:r>
          </w:p>
        </w:tc>
        <w:tc>
          <w:tcPr>
            <w:tcW w:w="708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3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футболом со  сверстниками, осуществляют судейство игры. Выполняют правила игры, учатся уважительно, относиться к сопернику и управлять своими эмоциями.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Определяют степень утомления организм во время игровой деятельности, используют игровые действия футбола для комплексного развития физических способностей. Применяют правила подбора одежды для занятий на открытом воздухе, используют игру в  футбол как средство</w:t>
            </w:r>
            <w:r w:rsidRPr="00A60383">
              <w:t xml:space="preserve"> 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активного отдыха</w:t>
            </w:r>
          </w:p>
        </w:tc>
        <w:tc>
          <w:tcPr>
            <w:tcW w:w="5443" w:type="dxa"/>
            <w:gridSpan w:val="6"/>
            <w:vMerge/>
            <w:tcBorders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вла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 мячом и развитие координационных способ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ностей в процессе уроков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375" w:type="dxa"/>
            <w:gridSpan w:val="4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пере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мещений, владения мячом и развитие координацион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375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 занятия прикладной физической подготовкой 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Style w:val="1"/>
                <w:sz w:val="24"/>
                <w:szCs w:val="24"/>
              </w:rPr>
              <w:t>Используют разученные упражнения, подвижные игры и игровые задания в самостоятельных за</w:t>
            </w:r>
            <w:r w:rsidRPr="00A60383">
              <w:rPr>
                <w:rStyle w:val="1"/>
                <w:sz w:val="24"/>
                <w:szCs w:val="24"/>
              </w:rPr>
              <w:softHyphen/>
              <w:t>нятиях при решении задач физической, техни</w:t>
            </w:r>
            <w:r w:rsidRPr="00A60383">
              <w:rPr>
                <w:rStyle w:val="1"/>
                <w:sz w:val="24"/>
                <w:szCs w:val="24"/>
              </w:rPr>
              <w:softHyphen/>
              <w:t>ческой, тактической и спортивной подготовки. Осуществляют самоконтроль за физической на</w:t>
            </w:r>
            <w:r w:rsidRPr="00A60383">
              <w:rPr>
                <w:rStyle w:val="1"/>
                <w:sz w:val="24"/>
                <w:szCs w:val="24"/>
              </w:rPr>
              <w:softHyphen/>
              <w:t>грузкой во время этих занятий.</w:t>
            </w:r>
          </w:p>
        </w:tc>
        <w:tc>
          <w:tcPr>
            <w:tcW w:w="5375" w:type="dxa"/>
            <w:gridSpan w:val="4"/>
            <w:vMerge/>
            <w:tcBorders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4"/>
          <w:wAfter w:w="175" w:type="dxa"/>
        </w:trPr>
        <w:tc>
          <w:tcPr>
            <w:tcW w:w="1408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1701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организаторскими умениями </w:t>
            </w:r>
          </w:p>
        </w:tc>
        <w:tc>
          <w:tcPr>
            <w:tcW w:w="2268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8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Style w:val="1"/>
                <w:sz w:val="24"/>
                <w:szCs w:val="24"/>
              </w:rPr>
              <w:t>Организуют со сверстниками совместные заня</w:t>
            </w:r>
            <w:r w:rsidRPr="00A60383">
              <w:rPr>
                <w:rStyle w:val="1"/>
                <w:sz w:val="24"/>
                <w:szCs w:val="24"/>
              </w:rPr>
              <w:softHyphen/>
              <w:t>тия по подвижным играм и игровым упражнени</w:t>
            </w:r>
            <w:r w:rsidRPr="00A60383">
              <w:rPr>
                <w:rStyle w:val="1"/>
                <w:sz w:val="24"/>
                <w:szCs w:val="24"/>
              </w:rPr>
              <w:softHyphen/>
              <w:t>ям, приближённым к содержанию разучиваемой игры, осуществляют помощь в судействе, комп</w:t>
            </w:r>
            <w:r w:rsidRPr="00A60383">
              <w:rPr>
                <w:rStyle w:val="1"/>
                <w:sz w:val="24"/>
                <w:szCs w:val="24"/>
              </w:rPr>
              <w:softHyphen/>
              <w:t>лектовании команды, подготовке мест проведе</w:t>
            </w:r>
            <w:r w:rsidRPr="00A60383">
              <w:rPr>
                <w:rStyle w:val="1"/>
                <w:sz w:val="24"/>
                <w:szCs w:val="24"/>
              </w:rPr>
              <w:softHyphen/>
              <w:t>ния игры</w:t>
            </w:r>
          </w:p>
        </w:tc>
        <w:tc>
          <w:tcPr>
            <w:tcW w:w="5375" w:type="dxa"/>
            <w:gridSpan w:val="4"/>
            <w:tcBorders>
              <w:top w:val="nil"/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1057" w:type="dxa"/>
            <w:gridSpan w:val="27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Класс </w:t>
            </w: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8-9</w:t>
            </w:r>
          </w:p>
        </w:tc>
        <w:tc>
          <w:tcPr>
            <w:tcW w:w="5225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A86604" w:rsidRPr="00A60383">
        <w:trPr>
          <w:gridAfter w:val="5"/>
          <w:wAfter w:w="183" w:type="dxa"/>
          <w:trHeight w:val="345"/>
        </w:trPr>
        <w:tc>
          <w:tcPr>
            <w:tcW w:w="1384" w:type="dxa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Раздел</w:t>
            </w:r>
          </w:p>
        </w:tc>
        <w:tc>
          <w:tcPr>
            <w:tcW w:w="837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Кол-во часов</w:t>
            </w:r>
          </w:p>
        </w:tc>
        <w:tc>
          <w:tcPr>
            <w:tcW w:w="2168" w:type="dxa"/>
            <w:gridSpan w:val="5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Темы</w:t>
            </w:r>
          </w:p>
        </w:tc>
        <w:tc>
          <w:tcPr>
            <w:tcW w:w="1977" w:type="dxa"/>
            <w:gridSpan w:val="17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Кол-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4691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деятельности 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обучающихся (на уровне универсальных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 учебных действий)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  <w:trHeight w:val="480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gridSpan w:val="5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691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Знания о физической культуре</w:t>
            </w:r>
          </w:p>
        </w:tc>
        <w:tc>
          <w:tcPr>
            <w:tcW w:w="837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  <w:r w:rsidRPr="00A60383">
              <w:rPr>
                <w:lang w:val="en-US"/>
              </w:rPr>
              <w:t>3</w:t>
            </w: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История физической культуры</w:t>
            </w:r>
          </w:p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2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91" w:type="dxa"/>
            <w:gridSpan w:val="2"/>
          </w:tcPr>
          <w:p w:rsidR="00A86604" w:rsidRPr="00A60383" w:rsidRDefault="00A86604" w:rsidP="00C52000">
            <w:pPr>
              <w:pStyle w:val="NoSpacing"/>
              <w:rPr>
                <w:rStyle w:val="1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Раскрывают причины возникновения олимпий</w:t>
            </w:r>
            <w:r w:rsidRPr="00A60383">
              <w:rPr>
                <w:rStyle w:val="1"/>
                <w:sz w:val="24"/>
                <w:szCs w:val="24"/>
              </w:rPr>
              <w:softHyphen/>
              <w:t>ского движения в дореволюционной России, ха</w:t>
            </w:r>
            <w:r w:rsidRPr="00A60383">
              <w:rPr>
                <w:rStyle w:val="1"/>
                <w:sz w:val="24"/>
                <w:szCs w:val="24"/>
              </w:rPr>
              <w:softHyphen/>
              <w:t>рактеризуют историческую роль А. Д. Бутовского в этом процессе. Объясняют и доказывают, чем знаменателен советский период развития олимпийского движения в России. Готовят рефераты на темы «Знаменитый отечест</w:t>
            </w:r>
            <w:r w:rsidRPr="00A60383">
              <w:rPr>
                <w:rStyle w:val="1"/>
                <w:sz w:val="24"/>
                <w:szCs w:val="24"/>
              </w:rPr>
              <w:softHyphen/>
              <w:t>венный (иностранный) победитель Олимпиады», «Удачное выступление отечественных спортсме</w:t>
            </w:r>
            <w:r w:rsidRPr="00A60383">
              <w:rPr>
                <w:rStyle w:val="1"/>
                <w:sz w:val="24"/>
                <w:szCs w:val="24"/>
              </w:rPr>
              <w:softHyphen/>
              <w:t>нов на одной из Олимпиад», «Олимпийский вид спорта, его рекорды на Олимпиаде.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изическ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 культур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человека</w:t>
            </w:r>
          </w:p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2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91" w:type="dxa"/>
            <w:gridSpan w:val="2"/>
          </w:tcPr>
          <w:p w:rsidR="00A86604" w:rsidRPr="00A60383" w:rsidRDefault="00A86604" w:rsidP="00C52000">
            <w:pPr>
              <w:pStyle w:val="NoSpacing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Обосновывают положительное влияние занятий физическими упражнениями для укрепления здо</w:t>
            </w:r>
            <w:r w:rsidRPr="00A60383">
              <w:rPr>
                <w:rStyle w:val="1"/>
                <w:sz w:val="24"/>
                <w:szCs w:val="24"/>
              </w:rPr>
              <w:softHyphen/>
              <w:t>ровья, устанавливают связь между развитием фи</w:t>
            </w:r>
            <w:r w:rsidRPr="00A60383">
              <w:rPr>
                <w:rStyle w:val="1"/>
                <w:sz w:val="24"/>
                <w:szCs w:val="24"/>
              </w:rPr>
              <w:softHyphen/>
              <w:t>зических способностей и основных систем орга</w:t>
            </w:r>
            <w:r w:rsidRPr="00A60383">
              <w:rPr>
                <w:rStyle w:val="1"/>
                <w:sz w:val="24"/>
                <w:szCs w:val="24"/>
              </w:rPr>
              <w:softHyphen/>
              <w:t>низма. Обосновывают целесообразность развития адап</w:t>
            </w:r>
            <w:r w:rsidRPr="00A60383">
              <w:rPr>
                <w:rStyle w:val="1"/>
                <w:sz w:val="24"/>
                <w:szCs w:val="24"/>
              </w:rPr>
              <w:softHyphen/>
              <w:t>тивной физической культуры в обществе, рас</w:t>
            </w:r>
            <w:r w:rsidRPr="00A60383">
              <w:rPr>
                <w:rStyle w:val="1"/>
                <w:sz w:val="24"/>
                <w:szCs w:val="24"/>
              </w:rPr>
              <w:softHyphen/>
              <w:t>крывают содержание и направленность занятий.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2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91" w:type="dxa"/>
            <w:gridSpan w:val="2"/>
          </w:tcPr>
          <w:p w:rsidR="00A86604" w:rsidRPr="00A60383" w:rsidRDefault="00A86604" w:rsidP="00C52000">
            <w:pPr>
              <w:pStyle w:val="NoSpacing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Используют знания о своих возрастно-половых и индивидуальных особенностях, своего физиче</w:t>
            </w:r>
            <w:r w:rsidRPr="00A60383">
              <w:rPr>
                <w:rStyle w:val="1"/>
                <w:sz w:val="24"/>
                <w:szCs w:val="24"/>
              </w:rPr>
              <w:softHyphen/>
            </w:r>
            <w:r w:rsidRPr="00A60383">
              <w:rPr>
                <w:rStyle w:val="a"/>
                <w:sz w:val="24"/>
                <w:szCs w:val="24"/>
              </w:rPr>
              <w:t>ского</w:t>
            </w:r>
            <w:r w:rsidRPr="00A60383">
              <w:rPr>
                <w:rStyle w:val="1"/>
                <w:sz w:val="24"/>
                <w:szCs w:val="24"/>
              </w:rPr>
              <w:t xml:space="preserve"> развития при осуществлении физкультур</w:t>
            </w:r>
            <w:r w:rsidRPr="00A60383">
              <w:rPr>
                <w:rStyle w:val="1"/>
                <w:sz w:val="24"/>
                <w:szCs w:val="24"/>
              </w:rPr>
              <w:softHyphen/>
              <w:t>но-оздоровительной и спортивно-оздоровитель</w:t>
            </w:r>
            <w:r w:rsidRPr="00A60383">
              <w:rPr>
                <w:rStyle w:val="1"/>
                <w:sz w:val="24"/>
                <w:szCs w:val="24"/>
              </w:rPr>
              <w:softHyphen/>
              <w:t>ной деятельности.</w:t>
            </w:r>
            <w:r w:rsidRPr="00A60383">
              <w:rPr>
                <w:sz w:val="24"/>
                <w:szCs w:val="24"/>
              </w:rPr>
              <w:t xml:space="preserve"> </w:t>
            </w:r>
            <w:r w:rsidRPr="00A60383">
              <w:rPr>
                <w:rStyle w:val="1"/>
                <w:sz w:val="24"/>
                <w:szCs w:val="24"/>
              </w:rPr>
              <w:t>Руководствуются правилами профилактики нару</w:t>
            </w:r>
            <w:r w:rsidRPr="00A60383">
              <w:rPr>
                <w:rStyle w:val="1"/>
                <w:sz w:val="24"/>
                <w:szCs w:val="24"/>
              </w:rPr>
              <w:softHyphen/>
              <w:t>шений осанки, подбирают и выполняют упраж</w:t>
            </w:r>
            <w:r w:rsidRPr="00A60383">
              <w:rPr>
                <w:rStyle w:val="1"/>
                <w:sz w:val="24"/>
                <w:szCs w:val="24"/>
              </w:rPr>
              <w:softHyphen/>
              <w:t>нения по профилактике её нарушения и коррек</w:t>
            </w:r>
            <w:r w:rsidRPr="00A60383">
              <w:rPr>
                <w:rStyle w:val="1"/>
                <w:sz w:val="24"/>
                <w:szCs w:val="24"/>
              </w:rPr>
              <w:softHyphen/>
              <w:t>ции</w:t>
            </w:r>
            <w:r w:rsidRPr="00A60383">
              <w:rPr>
                <w:sz w:val="24"/>
                <w:szCs w:val="24"/>
              </w:rPr>
              <w:t>. Р</w:t>
            </w:r>
            <w:r w:rsidRPr="00A60383">
              <w:rPr>
                <w:rStyle w:val="1"/>
                <w:sz w:val="24"/>
                <w:szCs w:val="24"/>
              </w:rPr>
              <w:t>аскрывают значение нервной системы в управ</w:t>
            </w:r>
            <w:r w:rsidRPr="00A60383">
              <w:rPr>
                <w:rStyle w:val="1"/>
                <w:sz w:val="24"/>
                <w:szCs w:val="24"/>
              </w:rPr>
              <w:softHyphen/>
              <w:t>лении движениями и в регуляции основных систем организма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Способы двигательной деятельности-</w:t>
            </w:r>
          </w:p>
        </w:tc>
        <w:tc>
          <w:tcPr>
            <w:tcW w:w="837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t>3</w:t>
            </w:r>
          </w:p>
        </w:tc>
        <w:tc>
          <w:tcPr>
            <w:tcW w:w="2168" w:type="dxa"/>
            <w:gridSpan w:val="5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занятий физкультурно-оздоровительной деятельности Самонаблюдение и самоконтроль. </w:t>
            </w:r>
          </w:p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2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91" w:type="dxa"/>
            <w:gridSpan w:val="2"/>
          </w:tcPr>
          <w:p w:rsidR="00A86604" w:rsidRPr="00A60383" w:rsidRDefault="00A86604" w:rsidP="00C52000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A60383">
              <w:rPr>
                <w:rStyle w:val="3"/>
                <w:b w:val="0"/>
                <w:bCs w:val="0"/>
                <w:sz w:val="24"/>
                <w:szCs w:val="24"/>
              </w:rPr>
              <w:t>Раскрывают основы-обучения технике двигатель</w:t>
            </w:r>
            <w:r w:rsidRPr="00A60383">
              <w:rPr>
                <w:rStyle w:val="3"/>
                <w:b w:val="0"/>
                <w:bCs w:val="0"/>
                <w:sz w:val="24"/>
                <w:szCs w:val="24"/>
              </w:rPr>
              <w:softHyphen/>
              <w:t>ных действий и используют правила её освоения в самостоятельных занятиях. Обосновывают уровень освоенности новых двига</w:t>
            </w:r>
            <w:r w:rsidRPr="00A60383">
              <w:rPr>
                <w:rStyle w:val="3"/>
                <w:b w:val="0"/>
                <w:bCs w:val="0"/>
                <w:sz w:val="24"/>
                <w:szCs w:val="24"/>
              </w:rPr>
              <w:softHyphen/>
              <w:t>тельных действий и руководствуются правилами профилактики появления и устранения ошибок.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  <w:trHeight w:val="1679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Первая помощь и самопомощь во время занятий физической культурой и спортом.</w:t>
            </w: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1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2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91" w:type="dxa"/>
            <w:gridSpan w:val="2"/>
          </w:tcPr>
          <w:p w:rsidR="00A86604" w:rsidRPr="00A60383" w:rsidRDefault="00A86604" w:rsidP="00C52000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A60383">
              <w:rPr>
                <w:rStyle w:val="3"/>
                <w:b w:val="0"/>
                <w:bCs w:val="0"/>
                <w:sz w:val="24"/>
                <w:szCs w:val="24"/>
              </w:rPr>
              <w:t>Раскрывают причины возникновения травм и повреждений при занятиях физической культу</w:t>
            </w:r>
            <w:r w:rsidRPr="00A60383">
              <w:rPr>
                <w:rStyle w:val="3"/>
                <w:b w:val="0"/>
                <w:bCs w:val="0"/>
                <w:sz w:val="24"/>
                <w:szCs w:val="24"/>
              </w:rPr>
              <w:softHyphen/>
              <w:t>рой и спортом, характеризуют типовые травмы и используют простейшие приёмы и правила ока</w:t>
            </w:r>
            <w:r w:rsidRPr="00A60383">
              <w:rPr>
                <w:rStyle w:val="3"/>
                <w:b w:val="0"/>
                <w:bCs w:val="0"/>
                <w:sz w:val="24"/>
                <w:szCs w:val="24"/>
              </w:rPr>
              <w:softHyphen/>
              <w:t>зания первой помощи при травмах</w:t>
            </w:r>
          </w:p>
        </w:tc>
        <w:tc>
          <w:tcPr>
            <w:tcW w:w="5225" w:type="dxa"/>
            <w:gridSpan w:val="2"/>
            <w:vMerge/>
            <w:tcBorders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1057" w:type="dxa"/>
            <w:gridSpan w:val="27"/>
            <w:tcBorders>
              <w:top w:val="nil"/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</w:t>
            </w:r>
            <w:r w:rsidRPr="00A603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Физическое совершенствование-96ч.</w:t>
            </w:r>
          </w:p>
          <w:p w:rsidR="00A86604" w:rsidRPr="00A60383" w:rsidRDefault="00A86604" w:rsidP="00A60383">
            <w:pPr>
              <w:spacing w:after="0" w:line="240" w:lineRule="auto"/>
            </w:pPr>
          </w:p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5225" w:type="dxa"/>
            <w:gridSpan w:val="2"/>
            <w:tcBorders>
              <w:top w:val="nil"/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  <w:p w:rsidR="00A86604" w:rsidRPr="00A60383" w:rsidRDefault="00A86604" w:rsidP="00A60383">
            <w:pPr>
              <w:spacing w:after="0" w:line="240" w:lineRule="auto"/>
            </w:pPr>
          </w:p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Легкая атлетика</w:t>
            </w:r>
          </w:p>
        </w:tc>
        <w:tc>
          <w:tcPr>
            <w:tcW w:w="837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</w:p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  <w:r w:rsidRPr="00A60383">
              <w:rPr>
                <w:lang w:val="en-US"/>
              </w:rPr>
              <w:t>27</w:t>
            </w: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вида спорта.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Требование техники безопасности</w:t>
            </w: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Изучают историю легкой атлетики и запоминают имена выдающихся отечественных легкоатлетов.</w:t>
            </w:r>
          </w:p>
        </w:tc>
        <w:tc>
          <w:tcPr>
            <w:tcW w:w="5225" w:type="dxa"/>
            <w:gridSpan w:val="2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Знани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 физической культуре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Раскрывают значение легкоатлетических упраж</w:t>
            </w:r>
            <w:r w:rsidRPr="00A60383">
              <w:rPr>
                <w:rStyle w:val="1"/>
                <w:sz w:val="24"/>
                <w:szCs w:val="24"/>
              </w:rPr>
              <w:softHyphen/>
              <w:t>нений для укрепления здоровья и основных сис</w:t>
            </w:r>
            <w:r w:rsidRPr="00A60383">
              <w:rPr>
                <w:rStyle w:val="1"/>
                <w:sz w:val="24"/>
                <w:szCs w:val="24"/>
              </w:rPr>
              <w:softHyphen/>
              <w:t>тем организма и для развития физических спо</w:t>
            </w:r>
            <w:r w:rsidRPr="00A60383">
              <w:rPr>
                <w:rStyle w:val="1"/>
                <w:sz w:val="24"/>
                <w:szCs w:val="24"/>
              </w:rPr>
              <w:softHyphen/>
              <w:t>собностей. Соблюдают технику безопасности. Осваивают упражнения для организации само</w:t>
            </w:r>
            <w:r w:rsidRPr="00A60383">
              <w:rPr>
                <w:rStyle w:val="1"/>
                <w:sz w:val="24"/>
                <w:szCs w:val="24"/>
              </w:rPr>
              <w:softHyphen/>
              <w:t>стоятельных тренировок. Раскрывают понятие техники выполнения легкоатлетических упраж</w:t>
            </w:r>
            <w:r w:rsidRPr="00A60383">
              <w:rPr>
                <w:rStyle w:val="1"/>
                <w:sz w:val="24"/>
                <w:szCs w:val="24"/>
              </w:rPr>
              <w:softHyphen/>
              <w:t>нений и правила соревнований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25" w:type="dxa"/>
            <w:gridSpan w:val="2"/>
            <w:vMerge w:val="restart"/>
            <w:tcBorders>
              <w:top w:val="nil"/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  <w:trHeight w:val="678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Беговые упражнения</w:t>
            </w: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14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857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14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C52000">
            <w:pPr>
              <w:pStyle w:val="NoSpacing"/>
              <w:rPr>
                <w:rStyle w:val="1"/>
                <w:sz w:val="24"/>
                <w:szCs w:val="24"/>
              </w:rPr>
            </w:pPr>
          </w:p>
          <w:p w:rsidR="00A86604" w:rsidRPr="00A60383" w:rsidRDefault="00A86604" w:rsidP="00C52000">
            <w:pPr>
              <w:pStyle w:val="NoSpacing"/>
              <w:rPr>
                <w:rStyle w:val="1"/>
                <w:sz w:val="24"/>
                <w:szCs w:val="24"/>
              </w:rPr>
            </w:pPr>
          </w:p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5" w:type="dxa"/>
            <w:gridSpan w:val="2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  <w:trHeight w:val="735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Овладение техникой сприн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терского бега</w:t>
            </w: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7</w:t>
            </w:r>
          </w:p>
        </w:tc>
        <w:tc>
          <w:tcPr>
            <w:tcW w:w="857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7</w:t>
            </w:r>
          </w:p>
        </w:tc>
        <w:tc>
          <w:tcPr>
            <w:tcW w:w="4816" w:type="dxa"/>
            <w:gridSpan w:val="3"/>
            <w:vMerge w:val="restart"/>
          </w:tcPr>
          <w:p w:rsidR="00A86604" w:rsidRPr="00A60383" w:rsidRDefault="00A86604" w:rsidP="00C52000">
            <w:pPr>
              <w:pStyle w:val="NoSpacing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Описывают технику выполнения беговых упраж</w:t>
            </w:r>
            <w:r w:rsidRPr="00A60383">
              <w:rPr>
                <w:rStyle w:val="1"/>
                <w:sz w:val="24"/>
                <w:szCs w:val="24"/>
              </w:rPr>
              <w:softHyphen/>
              <w:t>нений, осваивают её самостоятельно, выявляют и устраняют характерные ошибки в процессе осво</w:t>
            </w:r>
            <w:r w:rsidRPr="00A60383">
              <w:rPr>
                <w:rStyle w:val="1"/>
                <w:sz w:val="24"/>
                <w:szCs w:val="24"/>
              </w:rPr>
              <w:softHyphen/>
              <w:t>ения.</w:t>
            </w:r>
          </w:p>
          <w:p w:rsidR="00A86604" w:rsidRPr="00A60383" w:rsidRDefault="00A86604" w:rsidP="00C52000">
            <w:pPr>
              <w:pStyle w:val="NoSpacing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Демонстрируют вариативное выполнение бего</w:t>
            </w:r>
            <w:r w:rsidRPr="00A60383">
              <w:rPr>
                <w:rStyle w:val="1"/>
                <w:sz w:val="24"/>
                <w:szCs w:val="24"/>
              </w:rPr>
              <w:softHyphen/>
              <w:t>вых упражнений.</w:t>
            </w:r>
          </w:p>
          <w:p w:rsidR="00A86604" w:rsidRPr="00A60383" w:rsidRDefault="00A86604" w:rsidP="00C52000">
            <w:pPr>
              <w:pStyle w:val="NoSpacing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Применяют беговые упражнения для развития соответствующих физических качеств, выбирают индивидуальный режим физической нагрузки, контролируют её по частоте сердечных сокраще</w:t>
            </w:r>
            <w:r w:rsidRPr="00A60383">
              <w:rPr>
                <w:rStyle w:val="1"/>
                <w:sz w:val="24"/>
                <w:szCs w:val="24"/>
              </w:rPr>
              <w:softHyphen/>
              <w:t>ний.</w:t>
            </w:r>
          </w:p>
          <w:p w:rsidR="00A86604" w:rsidRPr="00A60383" w:rsidRDefault="00A86604" w:rsidP="00C52000">
            <w:pPr>
              <w:pStyle w:val="NoSpacing"/>
              <w:rPr>
                <w:rStyle w:val="1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 xml:space="preserve">Взаимодействуют со сверстниками в процессе совместного освоения беговых упражнений.  </w:t>
            </w:r>
          </w:p>
        </w:tc>
        <w:tc>
          <w:tcPr>
            <w:tcW w:w="5225" w:type="dxa"/>
            <w:gridSpan w:val="2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  <w:trHeight w:val="3015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длительного бега</w:t>
            </w: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7</w:t>
            </w:r>
          </w:p>
        </w:tc>
        <w:tc>
          <w:tcPr>
            <w:tcW w:w="857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7</w:t>
            </w:r>
          </w:p>
        </w:tc>
        <w:tc>
          <w:tcPr>
            <w:tcW w:w="4816" w:type="dxa"/>
            <w:gridSpan w:val="3"/>
            <w:vMerge/>
          </w:tcPr>
          <w:p w:rsidR="00A86604" w:rsidRPr="00A60383" w:rsidRDefault="00A86604" w:rsidP="00C52000">
            <w:pPr>
              <w:pStyle w:val="NoSpacing"/>
              <w:rPr>
                <w:rStyle w:val="1"/>
                <w:sz w:val="24"/>
                <w:szCs w:val="24"/>
              </w:rPr>
            </w:pPr>
          </w:p>
        </w:tc>
        <w:tc>
          <w:tcPr>
            <w:tcW w:w="5225" w:type="dxa"/>
            <w:gridSpan w:val="2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  <w:trHeight w:val="771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Прыжковые  упражнения</w:t>
            </w: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  <w:r w:rsidRPr="00A60383">
              <w:rPr>
                <w:lang w:val="en-US"/>
              </w:rPr>
              <w:t>7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857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7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C52000">
            <w:pPr>
              <w:pStyle w:val="NoSpacing"/>
            </w:pPr>
            <w:r w:rsidRPr="00A60383">
              <w:rPr>
                <w:rStyle w:val="1"/>
                <w:sz w:val="24"/>
                <w:szCs w:val="24"/>
              </w:rPr>
              <w:t>Демонстрируют вариативное выполнение прыж</w:t>
            </w:r>
            <w:r w:rsidRPr="00A60383">
              <w:rPr>
                <w:rStyle w:val="1"/>
                <w:sz w:val="24"/>
                <w:szCs w:val="24"/>
              </w:rPr>
              <w:softHyphen/>
              <w:t>ковых упражнений.</w:t>
            </w:r>
          </w:p>
          <w:p w:rsidR="00A86604" w:rsidRPr="00A60383" w:rsidRDefault="00A86604" w:rsidP="00C52000">
            <w:pPr>
              <w:pStyle w:val="NoSpacing"/>
            </w:pPr>
            <w:r w:rsidRPr="00A60383">
              <w:rPr>
                <w:rStyle w:val="1"/>
                <w:sz w:val="24"/>
                <w:szCs w:val="24"/>
              </w:rPr>
              <w:t>Применяют прыжковые упражнения для разви</w:t>
            </w:r>
            <w:r w:rsidRPr="00A60383">
              <w:rPr>
                <w:rStyle w:val="1"/>
                <w:sz w:val="24"/>
                <w:szCs w:val="24"/>
              </w:rPr>
              <w:softHyphen/>
              <w:t>тия соответствующих физических способностей, выбирают индивидуальный режим физической нагрузки, контролируют её по частоте сердечных сокращений.</w:t>
            </w:r>
          </w:p>
          <w:p w:rsidR="00A86604" w:rsidRPr="00A60383" w:rsidRDefault="00A86604" w:rsidP="00C52000">
            <w:pPr>
              <w:pStyle w:val="NoSpacing"/>
              <w:rPr>
                <w:rStyle w:val="1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Взаимодействуют со сверстниками в процессе совместного освоения прыжковых упражнений, соблюдают правила безопасности</w:t>
            </w:r>
          </w:p>
        </w:tc>
        <w:tc>
          <w:tcPr>
            <w:tcW w:w="5225" w:type="dxa"/>
            <w:gridSpan w:val="2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  <w:trHeight w:val="2214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Метание  малого  мяча</w:t>
            </w: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6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857" w:type="dxa"/>
            <w:gridSpan w:val="6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C52000">
            <w:pPr>
              <w:pStyle w:val="NoSpacing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Демонстрируют вариативное выполнение мета</w:t>
            </w:r>
            <w:r w:rsidRPr="00A60383">
              <w:rPr>
                <w:rStyle w:val="1"/>
                <w:sz w:val="24"/>
                <w:szCs w:val="24"/>
              </w:rPr>
              <w:softHyphen/>
              <w:t>тельных упражнений.</w:t>
            </w:r>
          </w:p>
          <w:p w:rsidR="00A86604" w:rsidRPr="00A60383" w:rsidRDefault="00A86604" w:rsidP="00C52000">
            <w:pPr>
              <w:pStyle w:val="NoSpacing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Применяют метательные упражнения для разви</w:t>
            </w:r>
            <w:r w:rsidRPr="00A60383">
              <w:rPr>
                <w:rStyle w:val="1"/>
                <w:sz w:val="24"/>
                <w:szCs w:val="24"/>
              </w:rPr>
              <w:softHyphen/>
              <w:t>тия соответствующих физических способностей. Взаимодействуют со сверстниками в процессе совместного освоения метательных упражнений, соблюдают правила безопасности</w:t>
            </w:r>
          </w:p>
        </w:tc>
        <w:tc>
          <w:tcPr>
            <w:tcW w:w="5225" w:type="dxa"/>
            <w:gridSpan w:val="2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Развит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 выносливости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процес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Применяют разученные упражнения для развития выносливости</w:t>
            </w:r>
            <w:r w:rsidRPr="00A603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25" w:type="dxa"/>
            <w:gridSpan w:val="2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Развитие  скоростно-силовых способностей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Применяют разученные упражнения для развития скоростно-силовых способностей.</w:t>
            </w:r>
          </w:p>
        </w:tc>
        <w:tc>
          <w:tcPr>
            <w:tcW w:w="5225" w:type="dxa"/>
            <w:gridSpan w:val="2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Развитие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скоростных способностей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Применяют изученные упражнения для развития скоростных способностей.</w:t>
            </w:r>
          </w:p>
        </w:tc>
        <w:tc>
          <w:tcPr>
            <w:tcW w:w="5225" w:type="dxa"/>
            <w:gridSpan w:val="2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самостоятельных занятий прикладной физической подготовкой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разученные упражнения  в самостоятельных занятиях при решении задач 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физической и технической подготовки. Осуществляют самоконтроль за физической нагрузкой во время этих занятий.</w:t>
            </w:r>
          </w:p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Выполняют контрольные упражнения и контрольные тесты</w:t>
            </w:r>
          </w:p>
        </w:tc>
        <w:tc>
          <w:tcPr>
            <w:tcW w:w="5225" w:type="dxa"/>
            <w:gridSpan w:val="2"/>
            <w:vMerge/>
            <w:tcBorders>
              <w:right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Овладение организаторскими умениями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Составляют совместно с учителем простейшие комбинации упражнений, направленные на раз</w:t>
            </w:r>
            <w:r w:rsidRPr="00A60383">
              <w:rPr>
                <w:rStyle w:val="1"/>
                <w:sz w:val="24"/>
                <w:szCs w:val="24"/>
              </w:rPr>
              <w:softHyphen/>
              <w:t>витие соответствующих физических способно</w:t>
            </w:r>
            <w:r w:rsidRPr="00A60383">
              <w:rPr>
                <w:rStyle w:val="1"/>
                <w:sz w:val="24"/>
                <w:szCs w:val="24"/>
              </w:rPr>
              <w:softHyphen/>
              <w:t>стей. Измеряют результаты, помогают их оцени</w:t>
            </w:r>
            <w:r w:rsidRPr="00A60383">
              <w:rPr>
                <w:rStyle w:val="1"/>
                <w:sz w:val="24"/>
                <w:szCs w:val="24"/>
              </w:rPr>
              <w:softHyphen/>
              <w:t>вать и проводить соревнования. Оказывают по</w:t>
            </w:r>
            <w:r w:rsidRPr="00A60383">
              <w:rPr>
                <w:rStyle w:val="1"/>
                <w:sz w:val="24"/>
                <w:szCs w:val="24"/>
              </w:rPr>
              <w:softHyphen/>
              <w:t xml:space="preserve">мощь в подготовке мест проведения занятий. </w:t>
            </w:r>
            <w:r w:rsidRPr="00A60383">
              <w:rPr>
                <w:rStyle w:val="1"/>
                <w:sz w:val="24"/>
                <w:szCs w:val="24"/>
                <w:lang w:val="en-US"/>
              </w:rPr>
              <w:t xml:space="preserve">Соблюдают   правила    соревнований  </w:t>
            </w:r>
            <w:r w:rsidRPr="00A60383">
              <w:rPr>
                <w:rStyle w:val="1"/>
                <w:sz w:val="24"/>
                <w:szCs w:val="24"/>
              </w:rPr>
              <w:t>.</w:t>
            </w:r>
          </w:p>
        </w:tc>
        <w:tc>
          <w:tcPr>
            <w:tcW w:w="5225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Гимнастика</w:t>
            </w:r>
          </w:p>
        </w:tc>
        <w:tc>
          <w:tcPr>
            <w:tcW w:w="837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вида спорта.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Требование техники безопасности</w:t>
            </w: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Изучают историю гимнастики и запоминают имена выдающихся отечественных спортсменов, соблюдают технику безопасности. Различают предназначение каждого из видов гимнастики.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Овладевают правилами техники безопасности и страховки во время занятий физическими упражнениями.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Знани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 физической культуре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Раскрывают значение гимнастических упражнений для сохранений правильной осанки, развития физических способностей.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Оказывают  страховку и помощь во время занятий, соблюдают технику безопасности.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Применяют упражнения для организации самостоятельных тренировок. Владеют упражнениями для организации самостоятельных тренировок.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строевых упражнений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Различают строевые команды, четко выполняют строевые приёмы.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общеразвивающих упражнений без предметов на месте и в движении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общеразвивающих упражнений и  составляют комбинации из числа разученных упражнений.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общеразвиваю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щих упражнений с предме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тами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общеразвивающих упражнений с предметами.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Составляют комбинации из числа разученных упражнений.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и совершенство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висов и упоров</w:t>
            </w: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lang w:val="en-US"/>
              </w:rPr>
              <w:t>6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847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данных упражнений.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Составляют гимнастические комбинации из числа разученных упражнений. Взаимодействуют со сверстниками в процессе совместного освоения упражнений, соблюдают правила безопасности.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порны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прыжк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847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6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данных упражнений. Взаимодействуют со сверстниками в процессе совместного освоения  упражнений, соблюдают правила безопасности.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  <w:trHeight w:val="1921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акробатические упражнения и комбинации</w:t>
            </w:r>
          </w:p>
        </w:tc>
        <w:tc>
          <w:tcPr>
            <w:tcW w:w="995" w:type="dxa"/>
            <w:gridSpan w:val="10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9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847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9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акробатических упражнений. Составляют акробатические комбинации из числа разученных упражнений. Взаимодействуют со сверстниками в процессе совместного освоения  упражнений, соблюдают правила безопасности.</w:t>
            </w:r>
          </w:p>
        </w:tc>
        <w:tc>
          <w:tcPr>
            <w:tcW w:w="5225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Развитие  координационных способностей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Используют 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силовых способностей и силовой выносливости 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Используют данные упражнения для развития силовых способностей и силовой выносливости.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Развитие  скоростно-силовых способностей 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Используют данные упражнения для развития скоростно - силовых способностей.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Развитие  гибкости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Используют данные упражнения для развития гибкости. Взаимодействуют со сверстниками в процессе совместного освоения упражнений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занятия 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Используют разученные упражнения в самостоятельных занятиях при решении задач физической и технической подготовки.  Осу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ще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ствляют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 за физической нагрузкой во время этих занятий.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384" w:type="dxa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837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68" w:type="dxa"/>
            <w:gridSpan w:val="5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Овладение  организаторскими  умениями.</w:t>
            </w:r>
          </w:p>
        </w:tc>
        <w:tc>
          <w:tcPr>
            <w:tcW w:w="1852" w:type="dxa"/>
            <w:gridSpan w:val="16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уроков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Составляют совместно с учителем простейшие комбинации упражнений, направленные на раз</w:t>
            </w:r>
            <w:r w:rsidRPr="00A60383">
              <w:rPr>
                <w:rStyle w:val="1"/>
                <w:sz w:val="24"/>
                <w:szCs w:val="24"/>
              </w:rPr>
              <w:softHyphen/>
              <w:t>витие соответствующих физических способно</w:t>
            </w:r>
            <w:r w:rsidRPr="00A60383">
              <w:rPr>
                <w:rStyle w:val="1"/>
                <w:sz w:val="24"/>
                <w:szCs w:val="24"/>
              </w:rPr>
              <w:softHyphen/>
              <w:t>стей. Выполняют обязанности командира отделе</w:t>
            </w:r>
            <w:r w:rsidRPr="00A60383">
              <w:rPr>
                <w:rStyle w:val="1"/>
                <w:sz w:val="24"/>
                <w:szCs w:val="24"/>
              </w:rPr>
              <w:softHyphen/>
              <w:t xml:space="preserve">ния. Оказывают помощь в установке и уборке снарядов. </w:t>
            </w:r>
            <w:r w:rsidRPr="00A60383">
              <w:rPr>
                <w:rStyle w:val="1"/>
                <w:sz w:val="24"/>
                <w:szCs w:val="24"/>
                <w:lang w:val="en-US"/>
              </w:rPr>
              <w:t>Соблюдают правила соревнований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6241" w:type="dxa"/>
            <w:gridSpan w:val="24"/>
          </w:tcPr>
          <w:p w:rsidR="00A86604" w:rsidRPr="00A60383" w:rsidRDefault="00A86604" w:rsidP="00A60383">
            <w:pPr>
              <w:spacing w:after="0" w:line="240" w:lineRule="auto"/>
              <w:jc w:val="right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Спортивные игры</w:t>
            </w:r>
            <w:r w:rsidRPr="00A60383">
              <w:rPr>
                <w:sz w:val="28"/>
                <w:szCs w:val="28"/>
              </w:rPr>
              <w:t xml:space="preserve">  </w:t>
            </w:r>
            <w:r w:rsidRPr="00A60383">
              <w:rPr>
                <w:b/>
                <w:bCs/>
                <w:sz w:val="28"/>
                <w:szCs w:val="28"/>
                <w:lang w:val="en-US"/>
              </w:rPr>
              <w:t>46</w:t>
            </w:r>
          </w:p>
        </w:tc>
        <w:tc>
          <w:tcPr>
            <w:tcW w:w="4816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Баскетбол</w:t>
            </w:r>
          </w:p>
        </w:tc>
        <w:tc>
          <w:tcPr>
            <w:tcW w:w="850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  <w:r w:rsidRPr="00A60383">
              <w:rPr>
                <w:lang w:val="en-US"/>
              </w:rPr>
              <w:t>14</w:t>
            </w: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вида спорта.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Требование техники безопасности</w:t>
            </w: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Изучают историю баскетбола и запоминают име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 выдающихся отечественных спортсменов 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— 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олимпийских чемпионов.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Овладевают основными приёмами игры в баскетбол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Знание о физической  культуре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C52000">
            <w:pPr>
              <w:pStyle w:val="NoSpacing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Характеризуют технику и тактику  соответствующих игровых двигательных действий. Руководствуются правилами техники безопасности. Объясняют правила и основы организации игры.</w:t>
            </w:r>
          </w:p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пере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движений, остановок, по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225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ловли и передач мяча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Освоение техники ведения мяча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Овладение техникой брос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ков мяча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3</w:t>
            </w: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3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индивидуаль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ной техники зашиты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3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3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Style w:val="1"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Освоение тактики игры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2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Взаимодействуют со сверстниками в процессе совместного освоения тактики игровых действий, соблюдают правила безопасности. Моделируют тактику освоенных игровых действий, варьируют её в зависимости от ситуа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ций и условий, возникающих в процессе игро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вой деятельности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игрой и комплекс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ное развитие психомотор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2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Организуют совместные занятия баскетболом со сверстниками, осуществляют судейство игры. Выполняют правила игры, уважительно относят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ся к сопернику и управляют своими эмоциями. Применяют правила подбора одежды для заня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тий на открытом воздухе, используют игру в бас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кетбол как средство активного отдыха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владения мячом и развитие координационных  способ-стей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Style w:val="1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Style w:val="1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225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C52000">
            <w:pPr>
              <w:pStyle w:val="NoSpacing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перемещений, владения мячом развитие координационных способностей.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Style w:val="1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Style w:val="1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Волейбол</w:t>
            </w:r>
          </w:p>
        </w:tc>
        <w:tc>
          <w:tcPr>
            <w:tcW w:w="850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lang w:val="en-US"/>
              </w:rPr>
              <w:t>13</w:t>
            </w: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вида спорта.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Требование техники безопасности.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Изучают историю волейбола и запоминают име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на выдающихся отечественных волейболистов — олимпийских чемпионов.</w:t>
            </w:r>
          </w:p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Овладевают основными приёмами игры в волей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бол.</w:t>
            </w:r>
          </w:p>
        </w:tc>
        <w:tc>
          <w:tcPr>
            <w:tcW w:w="5225" w:type="dxa"/>
            <w:gridSpan w:val="2"/>
            <w:vMerge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  <w:trHeight w:val="1656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Знание о физической  культуре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826" w:type="dxa"/>
            <w:gridSpan w:val="4"/>
          </w:tcPr>
          <w:p w:rsidR="00A86604" w:rsidRPr="00A60383" w:rsidRDefault="00A86604" w:rsidP="00C52000">
            <w:pPr>
              <w:pStyle w:val="NoSpacing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Характеризуют технику и тактику  соответствующих игровых двигательных действий. Руководствуются правилами техники безопасности. Объясняют правила и основы организации игры.</w:t>
            </w:r>
          </w:p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5" w:type="dxa"/>
            <w:gridSpan w:val="2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4"/>
          <w:wAfter w:w="174" w:type="dxa"/>
          <w:trHeight w:val="1621"/>
        </w:trPr>
        <w:tc>
          <w:tcPr>
            <w:tcW w:w="1403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пере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движений, остановок, по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856" w:type="dxa"/>
            <w:gridSpan w:val="7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9"/>
            <w:tcBorders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7" w:type="dxa"/>
            <w:gridSpan w:val="4"/>
            <w:tcBorders>
              <w:bottom w:val="nil"/>
            </w:tcBorders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223" w:type="dxa"/>
            <w:gridSpan w:val="2"/>
            <w:tcBorders>
              <w:bottom w:val="nil"/>
            </w:tcBorders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  <w:trHeight w:val="70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7"/>
            <w:vMerge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8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  <w:gridSpan w:val="3"/>
            <w:tcBorders>
              <w:top w:val="nil"/>
            </w:tcBorders>
          </w:tcPr>
          <w:p w:rsidR="00A86604" w:rsidRPr="00A60383" w:rsidRDefault="00A86604" w:rsidP="00A60383">
            <w:pPr>
              <w:pStyle w:val="NoSpacing"/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367" w:type="dxa"/>
            <w:gridSpan w:val="3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техники приёма и передач мяча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367" w:type="dxa"/>
            <w:gridSpan w:val="3"/>
            <w:vMerge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техники верхней прямой подачи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ёмов и действий, "соблюдают правила безопас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ности</w:t>
            </w:r>
          </w:p>
        </w:tc>
        <w:tc>
          <w:tcPr>
            <w:tcW w:w="5367" w:type="dxa"/>
            <w:gridSpan w:val="3"/>
            <w:vMerge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техники прямого нападающего удара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ёмов и действий, соблюдают правила безопас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ности</w:t>
            </w:r>
          </w:p>
        </w:tc>
        <w:tc>
          <w:tcPr>
            <w:tcW w:w="5367" w:type="dxa"/>
            <w:gridSpan w:val="3"/>
            <w:vMerge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Освоение тактики  игры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Взаимодействуют со сверстниками в процессе совместного освоения тактики игровых действий, соблюдают правила безопасности. Моделируют тактику освоенных игровых действий, варьируют её в зависимости от ситуа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ций и условий, возникающих в процессе игро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вой деятельности</w:t>
            </w:r>
          </w:p>
        </w:tc>
        <w:tc>
          <w:tcPr>
            <w:tcW w:w="5367" w:type="dxa"/>
            <w:gridSpan w:val="3"/>
            <w:vMerge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игрой и комп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лексное развитие психо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моторных способностей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Организуют совместные занятия волейболом со сверстниками, осуществляют судейство игры. Выполняют правила игры, учатся уважительно относиться к сопернику и управлять своими эмоциями.</w:t>
            </w:r>
          </w:p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Применяют правила подбора одежды для заня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тий на открытом воздухе, используют игру в волейбол как средство активного отдыха</w:t>
            </w:r>
          </w:p>
        </w:tc>
        <w:tc>
          <w:tcPr>
            <w:tcW w:w="5367" w:type="dxa"/>
            <w:gridSpan w:val="3"/>
            <w:vMerge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Развитие  выносливости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Определяют степень утомления организма во время игровой деятельности, используют игро</w:t>
            </w:r>
            <w:r w:rsidRPr="00A60383">
              <w:rPr>
                <w:rStyle w:val="1"/>
                <w:sz w:val="24"/>
                <w:szCs w:val="24"/>
              </w:rPr>
              <w:softHyphen/>
              <w:t>вые действия для развития выносливости</w:t>
            </w:r>
          </w:p>
        </w:tc>
        <w:tc>
          <w:tcPr>
            <w:tcW w:w="5367" w:type="dxa"/>
            <w:gridSpan w:val="3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Развитие скоростных и скоростно-силовых способ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ностей.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C52000">
            <w:pPr>
              <w:pStyle w:val="NoSpacing"/>
            </w:pPr>
            <w:r w:rsidRPr="00A60383">
              <w:rPr>
                <w:rStyle w:val="1"/>
                <w:sz w:val="24"/>
                <w:szCs w:val="24"/>
              </w:rPr>
              <w:t>Определяют степень утомления организма во время игровой деятельности, используют игро</w:t>
            </w:r>
            <w:r w:rsidRPr="00A60383">
              <w:rPr>
                <w:rStyle w:val="1"/>
                <w:sz w:val="24"/>
                <w:szCs w:val="24"/>
              </w:rPr>
              <w:softHyphen/>
              <w:t>вые действия для развития скоростных и скоро</w:t>
            </w:r>
            <w:r w:rsidRPr="00A60383">
              <w:rPr>
                <w:rStyle w:val="1"/>
                <w:sz w:val="24"/>
                <w:szCs w:val="24"/>
              </w:rPr>
              <w:softHyphen/>
              <w:t>стно-силовых способностей</w:t>
            </w:r>
          </w:p>
        </w:tc>
        <w:tc>
          <w:tcPr>
            <w:tcW w:w="5367" w:type="dxa"/>
            <w:gridSpan w:val="3"/>
            <w:vMerge/>
          </w:tcPr>
          <w:p w:rsidR="00A86604" w:rsidRPr="00A60383" w:rsidRDefault="00A86604" w:rsidP="00A60383">
            <w:pPr>
              <w:pStyle w:val="NoSpacing"/>
              <w:jc w:val="center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способностей (ориен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тирование в пространстве, быстрота реакций и пере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строение двигательных действий, дифференциро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силовых, простран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и временных па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раметров движений, спо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собностей к согласованию движений и ритму)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Используют игровые упражнения для развития названных координационных способностей</w:t>
            </w:r>
          </w:p>
        </w:tc>
        <w:tc>
          <w:tcPr>
            <w:tcW w:w="5367" w:type="dxa"/>
            <w:gridSpan w:val="3"/>
            <w:vMerge/>
            <w:tcBorders>
              <w:bottom w:val="nil"/>
            </w:tcBorders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  <w:trHeight w:val="649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владения мячом и развитие координационных способностей.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Style w:val="1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Style w:val="1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367" w:type="dxa"/>
            <w:gridSpan w:val="3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  <w:trHeight w:val="1944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перемещений, владения мячом 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координацион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Style w:val="1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Style w:val="1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367" w:type="dxa"/>
            <w:gridSpan w:val="3"/>
            <w:vMerge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Гандбол</w:t>
            </w:r>
          </w:p>
        </w:tc>
        <w:tc>
          <w:tcPr>
            <w:tcW w:w="850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вида спорта.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Требования к технике безопасности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 процесс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Изучают историю гандбола и запоминают имена выдающихся отечественных гандболистов — олимпийских чемпионов.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Овладевают основными приёмами игры в ганд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бол</w:t>
            </w:r>
          </w:p>
        </w:tc>
        <w:tc>
          <w:tcPr>
            <w:tcW w:w="5367" w:type="dxa"/>
            <w:gridSpan w:val="3"/>
            <w:vMerge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Знание о физической 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культуре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C52000">
            <w:pPr>
              <w:pStyle w:val="NoSpacing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Характеризуют технику и тактику  соответствующих игровых двигательных действий. Руководствуются правилами техники безопасности. Объясняют правила и основы организации игры.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5367" w:type="dxa"/>
            <w:gridSpan w:val="3"/>
            <w:vMerge/>
            <w:tcBorders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</w:tr>
      <w:tr w:rsidR="00A86604" w:rsidRPr="00A60383">
        <w:trPr>
          <w:gridAfter w:val="1"/>
          <w:wAfter w:w="88" w:type="dxa"/>
          <w:trHeight w:val="199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пере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движений, остановок, по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945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4" w:type="dxa"/>
            <w:gridSpan w:val="2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462" w:type="dxa"/>
            <w:gridSpan w:val="7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1"/>
          <w:wAfter w:w="88" w:type="dxa"/>
          <w:trHeight w:val="828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 ловли и передачи мяча.</w:t>
            </w:r>
          </w:p>
        </w:tc>
        <w:tc>
          <w:tcPr>
            <w:tcW w:w="945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2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07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74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462" w:type="dxa"/>
            <w:gridSpan w:val="7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A86604" w:rsidRPr="00A60383">
        <w:trPr>
          <w:gridAfter w:val="1"/>
          <w:wAfter w:w="88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Освоение техники ведения мяча.</w:t>
            </w:r>
          </w:p>
        </w:tc>
        <w:tc>
          <w:tcPr>
            <w:tcW w:w="945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2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07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74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462" w:type="dxa"/>
            <w:gridSpan w:val="7"/>
            <w:vMerge/>
            <w:tcBorders>
              <w:top w:val="nil"/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</w:tr>
      <w:tr w:rsidR="00A86604" w:rsidRPr="00A60383"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Овладение  техникой брос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ков мяч.</w:t>
            </w:r>
          </w:p>
        </w:tc>
        <w:tc>
          <w:tcPr>
            <w:tcW w:w="945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2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07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74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550" w:type="dxa"/>
            <w:gridSpan w:val="8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Освоение индивидуальной техники защиты.</w:t>
            </w:r>
          </w:p>
        </w:tc>
        <w:tc>
          <w:tcPr>
            <w:tcW w:w="945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1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07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74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550" w:type="dxa"/>
            <w:gridSpan w:val="8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Освоение тактики игры.</w:t>
            </w:r>
          </w:p>
        </w:tc>
        <w:tc>
          <w:tcPr>
            <w:tcW w:w="945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1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07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74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Взаимодействуют со сверстниками в процессе совместного освоения техники игровых приёмов и действий. Моделируют тактику освоенных игровых действий, варьируют её в зависимости от ситуа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ций и условий, возникающих в процессе игро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вой деятельности</w:t>
            </w:r>
          </w:p>
        </w:tc>
        <w:tc>
          <w:tcPr>
            <w:tcW w:w="5550" w:type="dxa"/>
            <w:gridSpan w:val="8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игрой и комплексное  развитие  психомоторных способностей-</w:t>
            </w:r>
          </w:p>
        </w:tc>
        <w:tc>
          <w:tcPr>
            <w:tcW w:w="945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1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07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74" w:type="dxa"/>
            <w:gridSpan w:val="2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ручным мячом со сверстниками, осуществляют судейство игры. Выполняют правила игры, уважительно относят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ся к сопернику и управляют своими эмоциями. Применяют правила подбора одежды для заня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тий на открытом воздухе, используют игру в руч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мяч, как средство активного отдыха.</w:t>
            </w:r>
          </w:p>
        </w:tc>
        <w:tc>
          <w:tcPr>
            <w:tcW w:w="5550" w:type="dxa"/>
            <w:gridSpan w:val="8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3"/>
          <w:wAfter w:w="117" w:type="dxa"/>
          <w:trHeight w:val="2208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перемещений, владение мячом и развитие кондиционных и координационных способностей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Style w:val="1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Style w:val="1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Style w:val="1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433" w:type="dxa"/>
            <w:gridSpan w:val="5"/>
            <w:vMerge w:val="restart"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3"/>
          <w:wAfter w:w="117" w:type="dxa"/>
          <w:trHeight w:val="1940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перемещений, владения мячом и развитие координацион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Style w:val="1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Style w:val="1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433" w:type="dxa"/>
            <w:gridSpan w:val="5"/>
            <w:vMerge/>
            <w:tcBorders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3"/>
          <w:wAfter w:w="117" w:type="dxa"/>
        </w:trPr>
        <w:tc>
          <w:tcPr>
            <w:tcW w:w="1403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Футбол</w:t>
            </w:r>
          </w:p>
        </w:tc>
        <w:tc>
          <w:tcPr>
            <w:tcW w:w="850" w:type="dxa"/>
            <w:gridSpan w:val="2"/>
            <w:vMerge w:val="restart"/>
          </w:tcPr>
          <w:p w:rsidR="00A86604" w:rsidRPr="00A60383" w:rsidRDefault="00A86604" w:rsidP="00A60383">
            <w:pPr>
              <w:spacing w:after="0" w:line="240" w:lineRule="auto"/>
              <w:rPr>
                <w:lang w:val="en-US"/>
              </w:rPr>
            </w:pPr>
            <w:r w:rsidRPr="00A60383">
              <w:rPr>
                <w:lang w:val="en-US"/>
              </w:rPr>
              <w:t>10</w:t>
            </w: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вида спорта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«Требования к технике </w:t>
            </w: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Безопасности»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</w:p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Изучают историю футбола и запоминают имена выдающихся отечественных футболистов.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Овладевают основными приёмами игры в фут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бол</w:t>
            </w:r>
          </w:p>
        </w:tc>
        <w:tc>
          <w:tcPr>
            <w:tcW w:w="5433" w:type="dxa"/>
            <w:gridSpan w:val="5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3"/>
          <w:wAfter w:w="117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Знание о физической культуре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C52000">
            <w:pPr>
              <w:pStyle w:val="NoSpacing"/>
              <w:rPr>
                <w:sz w:val="24"/>
                <w:szCs w:val="24"/>
              </w:rPr>
            </w:pPr>
            <w:r w:rsidRPr="00A60383">
              <w:rPr>
                <w:rStyle w:val="1"/>
                <w:sz w:val="24"/>
                <w:szCs w:val="24"/>
              </w:rPr>
              <w:t>Характеризуют технику и тактику  соответствующих игровых двигательных действий. Руководствуются правилами техники безопасности. Объясняют правила и основы организации игры.</w:t>
            </w:r>
          </w:p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5433" w:type="dxa"/>
            <w:gridSpan w:val="5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3"/>
          <w:wAfter w:w="117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передвижений, остановок, поворотов и стоек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1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433" w:type="dxa"/>
            <w:gridSpan w:val="5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3"/>
          <w:wAfter w:w="117" w:type="dxa"/>
          <w:trHeight w:val="2325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Освоение ударов по мячу и остановок мяча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433" w:type="dxa"/>
            <w:gridSpan w:val="5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3"/>
          <w:wAfter w:w="117" w:type="dxa"/>
          <w:trHeight w:val="2100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lang w:val="en-US"/>
              </w:rPr>
              <w:t>Освоение техники ведения мяча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433" w:type="dxa"/>
            <w:gridSpan w:val="5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3"/>
          <w:wAfter w:w="117" w:type="dxa"/>
          <w:trHeight w:val="3415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техникой ударов воротам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lang w:val="en-US"/>
              </w:rPr>
              <w:t>2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Описывают технику изучаемых игровых приёмов и действий, осваивают их самостоятельно, выяв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  <w:tc>
          <w:tcPr>
            <w:tcW w:w="5433" w:type="dxa"/>
            <w:gridSpan w:val="5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3"/>
          <w:wAfter w:w="117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Освоение тактики игры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1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Взаимодействуют со сверстниками в процессе совместного освоения техники игровых приёмов и действий. Моделируют тактику освоенных игровых действий, варьируют её в зависимости от ситуа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ций и условий, возникающих в процессе игро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вой деятельности</w:t>
            </w:r>
          </w:p>
        </w:tc>
        <w:tc>
          <w:tcPr>
            <w:tcW w:w="5433" w:type="dxa"/>
            <w:gridSpan w:val="5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3"/>
          <w:wAfter w:w="117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Овладение игрой и комплекс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ное развитие психомотор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способностей.</w:t>
            </w:r>
          </w:p>
        </w:tc>
        <w:tc>
          <w:tcPr>
            <w:tcW w:w="856" w:type="dxa"/>
            <w:gridSpan w:val="7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  <w:p w:rsidR="00A86604" w:rsidRPr="00A60383" w:rsidRDefault="00A86604" w:rsidP="00A60383">
            <w:pPr>
              <w:spacing w:after="0" w:line="240" w:lineRule="auto"/>
              <w:jc w:val="center"/>
            </w:pPr>
          </w:p>
        </w:tc>
        <w:tc>
          <w:tcPr>
            <w:tcW w:w="986" w:type="dxa"/>
            <w:gridSpan w:val="8"/>
          </w:tcPr>
          <w:p w:rsidR="00A86604" w:rsidRPr="00A60383" w:rsidRDefault="00A86604" w:rsidP="00A60383">
            <w:pPr>
              <w:spacing w:after="0" w:line="240" w:lineRule="auto"/>
              <w:jc w:val="center"/>
            </w:pPr>
            <w:r w:rsidRPr="00A60383">
              <w:t>2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футболом со  сверстниками, осуществляют судейство игры. Выполняют правила игры, учатся уважительно, относиться к сопернику и управлять своими эмоциями.</w:t>
            </w:r>
          </w:p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Определяют степень утомления организм во время игровой деятельности, используют игровые действия футбола для комплексного развития физических способностей. Применяют правила подбора одежды для занятий на открытом воздухе, используют игру в  футбол как средство</w:t>
            </w:r>
            <w:r w:rsidRPr="00A60383">
              <w:t xml:space="preserve"> 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активного отдыха</w:t>
            </w:r>
          </w:p>
        </w:tc>
        <w:tc>
          <w:tcPr>
            <w:tcW w:w="5433" w:type="dxa"/>
            <w:gridSpan w:val="5"/>
            <w:vMerge/>
            <w:tcBorders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вла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 мячом и развитие координационных способ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ностей в процессе уроков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 процессе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367" w:type="dxa"/>
            <w:gridSpan w:val="3"/>
            <w:vMerge w:val="restart"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пере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мещений, владения мячом и развитие координацион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 процессе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softHyphen/>
              <w:t>цессе игровой деятельности</w:t>
            </w:r>
          </w:p>
        </w:tc>
        <w:tc>
          <w:tcPr>
            <w:tcW w:w="5367" w:type="dxa"/>
            <w:gridSpan w:val="3"/>
            <w:vMerge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04" w:rsidRPr="00A60383">
        <w:trPr>
          <w:gridAfter w:val="5"/>
          <w:wAfter w:w="183" w:type="dxa"/>
          <w:trHeight w:val="2494"/>
        </w:trPr>
        <w:tc>
          <w:tcPr>
            <w:tcW w:w="1403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 занятия прикладной физической подготовкой 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 процессе</w:t>
            </w:r>
            <w:r w:rsidRPr="00A603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Style w:val="1"/>
                <w:sz w:val="24"/>
                <w:szCs w:val="24"/>
              </w:rPr>
              <w:t>Используют разученные упражнения, подвижные игры и игровые задания в самостоятельных за</w:t>
            </w:r>
            <w:r w:rsidRPr="00A60383">
              <w:rPr>
                <w:rStyle w:val="1"/>
                <w:sz w:val="24"/>
                <w:szCs w:val="24"/>
              </w:rPr>
              <w:softHyphen/>
              <w:t>нятиях при решении задач физической, техни</w:t>
            </w:r>
            <w:r w:rsidRPr="00A60383">
              <w:rPr>
                <w:rStyle w:val="1"/>
                <w:sz w:val="24"/>
                <w:szCs w:val="24"/>
              </w:rPr>
              <w:softHyphen/>
              <w:t>ческой, тактической и спортивной подготовки. Осуществляют самоконтроль за физической на</w:t>
            </w:r>
            <w:r w:rsidRPr="00A60383">
              <w:rPr>
                <w:rStyle w:val="1"/>
                <w:sz w:val="24"/>
                <w:szCs w:val="24"/>
              </w:rPr>
              <w:softHyphen/>
              <w:t>грузкой во время этих занятий.</w:t>
            </w:r>
          </w:p>
        </w:tc>
        <w:tc>
          <w:tcPr>
            <w:tcW w:w="5367" w:type="dxa"/>
            <w:gridSpan w:val="3"/>
            <w:vMerge/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  <w:tr w:rsidR="00A86604" w:rsidRPr="00A60383">
        <w:trPr>
          <w:gridAfter w:val="5"/>
          <w:wAfter w:w="183" w:type="dxa"/>
        </w:trPr>
        <w:tc>
          <w:tcPr>
            <w:tcW w:w="1403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  <w:tc>
          <w:tcPr>
            <w:tcW w:w="2136" w:type="dxa"/>
            <w:gridSpan w:val="4"/>
          </w:tcPr>
          <w:p w:rsidR="00A86604" w:rsidRPr="00A60383" w:rsidRDefault="00A86604" w:rsidP="00A60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Овладение организаторскими умениями </w:t>
            </w:r>
          </w:p>
        </w:tc>
        <w:tc>
          <w:tcPr>
            <w:tcW w:w="1842" w:type="dxa"/>
            <w:gridSpan w:val="15"/>
          </w:tcPr>
          <w:p w:rsidR="00A86604" w:rsidRPr="00A60383" w:rsidRDefault="00A86604" w:rsidP="00A60383">
            <w:pPr>
              <w:spacing w:after="0" w:line="240" w:lineRule="auto"/>
              <w:jc w:val="center"/>
              <w:rPr>
                <w:lang w:val="en-US"/>
              </w:rPr>
            </w:pPr>
            <w:r w:rsidRPr="00A60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 процессе уроков</w:t>
            </w:r>
          </w:p>
        </w:tc>
        <w:tc>
          <w:tcPr>
            <w:tcW w:w="4684" w:type="dxa"/>
            <w:gridSpan w:val="3"/>
          </w:tcPr>
          <w:p w:rsidR="00A86604" w:rsidRPr="00A60383" w:rsidRDefault="00A86604" w:rsidP="00A60383">
            <w:pPr>
              <w:spacing w:after="0" w:line="240" w:lineRule="auto"/>
            </w:pPr>
            <w:r w:rsidRPr="00A60383">
              <w:rPr>
                <w:rStyle w:val="1"/>
                <w:sz w:val="24"/>
                <w:szCs w:val="24"/>
              </w:rPr>
              <w:t>Организуют со сверстниками совместные заня</w:t>
            </w:r>
            <w:r w:rsidRPr="00A60383">
              <w:rPr>
                <w:rStyle w:val="1"/>
                <w:sz w:val="24"/>
                <w:szCs w:val="24"/>
              </w:rPr>
              <w:softHyphen/>
              <w:t>тия по подвижным играм и игровым упражнени</w:t>
            </w:r>
            <w:r w:rsidRPr="00A60383">
              <w:rPr>
                <w:rStyle w:val="1"/>
                <w:sz w:val="24"/>
                <w:szCs w:val="24"/>
              </w:rPr>
              <w:softHyphen/>
              <w:t>ям, приближённым к содержанию разучиваемой игры, осуществляют помощь в судействе, комп</w:t>
            </w:r>
            <w:r w:rsidRPr="00A60383">
              <w:rPr>
                <w:rStyle w:val="1"/>
                <w:sz w:val="24"/>
                <w:szCs w:val="24"/>
              </w:rPr>
              <w:softHyphen/>
              <w:t>лектовании команды, подготовке мест проведе</w:t>
            </w:r>
            <w:r w:rsidRPr="00A60383">
              <w:rPr>
                <w:rStyle w:val="1"/>
                <w:sz w:val="24"/>
                <w:szCs w:val="24"/>
              </w:rPr>
              <w:softHyphen/>
              <w:t>ния игры</w:t>
            </w:r>
          </w:p>
        </w:tc>
        <w:tc>
          <w:tcPr>
            <w:tcW w:w="5367" w:type="dxa"/>
            <w:gridSpan w:val="3"/>
            <w:tcBorders>
              <w:top w:val="nil"/>
              <w:bottom w:val="nil"/>
            </w:tcBorders>
          </w:tcPr>
          <w:p w:rsidR="00A86604" w:rsidRPr="00A60383" w:rsidRDefault="00A86604" w:rsidP="00A60383">
            <w:pPr>
              <w:spacing w:after="0" w:line="240" w:lineRule="auto"/>
            </w:pPr>
          </w:p>
        </w:tc>
      </w:tr>
    </w:tbl>
    <w:p w:rsidR="00A86604" w:rsidRDefault="00A86604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62" w:type="dxa"/>
        <w:tblInd w:w="2" w:type="dxa"/>
        <w:tblLook w:val="00A0"/>
      </w:tblPr>
      <w:tblGrid>
        <w:gridCol w:w="5807"/>
        <w:gridCol w:w="4755"/>
      </w:tblGrid>
      <w:tr w:rsidR="00A86604" w:rsidRPr="00A60383">
        <w:tc>
          <w:tcPr>
            <w:tcW w:w="5807" w:type="dxa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 xml:space="preserve"> Протокол заседания</w:t>
            </w:r>
          </w:p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методического объединения учителей , </w:t>
            </w:r>
          </w:p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31 августа  2018</w:t>
            </w: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 xml:space="preserve"> года № 1</w:t>
            </w:r>
          </w:p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>___________  Ильенко Е.А</w:t>
            </w:r>
          </w:p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5" w:type="dxa"/>
          </w:tcPr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директора по УВР</w:t>
            </w:r>
          </w:p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 xml:space="preserve">  _______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Чевган С.Г.</w:t>
            </w:r>
          </w:p>
          <w:p w:rsidR="00A86604" w:rsidRPr="00A60383" w:rsidRDefault="00A86604" w:rsidP="00C5200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6604" w:rsidRPr="00A60383" w:rsidRDefault="00A86604" w:rsidP="00447D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августа  2018</w:t>
            </w:r>
            <w:r w:rsidRPr="00A6038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</w:tbl>
    <w:p w:rsidR="00A86604" w:rsidRDefault="00A8660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Default="00A8660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Default="00A8660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Default="00A8660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86604" w:rsidRPr="00B03510" w:rsidRDefault="00A86604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86604" w:rsidRPr="00B03510" w:rsidSect="00037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604" w:rsidRDefault="00A86604" w:rsidP="0052471C">
      <w:pPr>
        <w:spacing w:after="0" w:line="240" w:lineRule="auto"/>
      </w:pPr>
      <w:r>
        <w:separator/>
      </w:r>
    </w:p>
  </w:endnote>
  <w:endnote w:type="continuationSeparator" w:id="0">
    <w:p w:rsidR="00A86604" w:rsidRDefault="00A86604" w:rsidP="00524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604" w:rsidRDefault="00A86604" w:rsidP="0052471C">
      <w:pPr>
        <w:spacing w:after="0" w:line="240" w:lineRule="auto"/>
      </w:pPr>
      <w:r>
        <w:separator/>
      </w:r>
    </w:p>
  </w:footnote>
  <w:footnote w:type="continuationSeparator" w:id="0">
    <w:p w:rsidR="00A86604" w:rsidRDefault="00A86604" w:rsidP="005247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6870"/>
    <w:rsid w:val="00002F93"/>
    <w:rsid w:val="00013083"/>
    <w:rsid w:val="00022A59"/>
    <w:rsid w:val="000379DF"/>
    <w:rsid w:val="000406A9"/>
    <w:rsid w:val="00060435"/>
    <w:rsid w:val="00081F2A"/>
    <w:rsid w:val="000A0DB1"/>
    <w:rsid w:val="000B7EEC"/>
    <w:rsid w:val="000F08BD"/>
    <w:rsid w:val="00163F7D"/>
    <w:rsid w:val="00174522"/>
    <w:rsid w:val="0018124B"/>
    <w:rsid w:val="001824BC"/>
    <w:rsid w:val="00183B37"/>
    <w:rsid w:val="001A2CD1"/>
    <w:rsid w:val="001C3B7E"/>
    <w:rsid w:val="001C4C95"/>
    <w:rsid w:val="001D03A9"/>
    <w:rsid w:val="001E16D1"/>
    <w:rsid w:val="00201D97"/>
    <w:rsid w:val="00227B90"/>
    <w:rsid w:val="0028041E"/>
    <w:rsid w:val="00292288"/>
    <w:rsid w:val="00297FBA"/>
    <w:rsid w:val="002A7C7D"/>
    <w:rsid w:val="002B0EB0"/>
    <w:rsid w:val="002E189E"/>
    <w:rsid w:val="00322B60"/>
    <w:rsid w:val="00331DA3"/>
    <w:rsid w:val="00336CEA"/>
    <w:rsid w:val="00347142"/>
    <w:rsid w:val="00347156"/>
    <w:rsid w:val="00356CA7"/>
    <w:rsid w:val="00392912"/>
    <w:rsid w:val="003D257A"/>
    <w:rsid w:val="00425727"/>
    <w:rsid w:val="00447D5F"/>
    <w:rsid w:val="00457E9E"/>
    <w:rsid w:val="004809D3"/>
    <w:rsid w:val="0048529B"/>
    <w:rsid w:val="004A18C5"/>
    <w:rsid w:val="004C3DA5"/>
    <w:rsid w:val="004C5777"/>
    <w:rsid w:val="004C5B31"/>
    <w:rsid w:val="004D14F1"/>
    <w:rsid w:val="004E617A"/>
    <w:rsid w:val="004F697B"/>
    <w:rsid w:val="00502701"/>
    <w:rsid w:val="005216F9"/>
    <w:rsid w:val="0052471C"/>
    <w:rsid w:val="005470F6"/>
    <w:rsid w:val="00563CE9"/>
    <w:rsid w:val="00596678"/>
    <w:rsid w:val="005B6DB6"/>
    <w:rsid w:val="005D59E8"/>
    <w:rsid w:val="005E45F7"/>
    <w:rsid w:val="005F291A"/>
    <w:rsid w:val="005F314B"/>
    <w:rsid w:val="005F60BB"/>
    <w:rsid w:val="00600B80"/>
    <w:rsid w:val="00642C6B"/>
    <w:rsid w:val="0065743F"/>
    <w:rsid w:val="0067133A"/>
    <w:rsid w:val="00693B69"/>
    <w:rsid w:val="006B7917"/>
    <w:rsid w:val="006D009D"/>
    <w:rsid w:val="006D49E9"/>
    <w:rsid w:val="006F0600"/>
    <w:rsid w:val="006F7A9C"/>
    <w:rsid w:val="007059F6"/>
    <w:rsid w:val="00737FAD"/>
    <w:rsid w:val="0074140E"/>
    <w:rsid w:val="00741913"/>
    <w:rsid w:val="00772456"/>
    <w:rsid w:val="007858DB"/>
    <w:rsid w:val="007A001A"/>
    <w:rsid w:val="007A4495"/>
    <w:rsid w:val="007C3185"/>
    <w:rsid w:val="007C64DF"/>
    <w:rsid w:val="007D6F61"/>
    <w:rsid w:val="007E0569"/>
    <w:rsid w:val="007F0BA2"/>
    <w:rsid w:val="00884765"/>
    <w:rsid w:val="008A3D72"/>
    <w:rsid w:val="008C225F"/>
    <w:rsid w:val="008D1310"/>
    <w:rsid w:val="00907F0B"/>
    <w:rsid w:val="00917AAA"/>
    <w:rsid w:val="00945047"/>
    <w:rsid w:val="009A2037"/>
    <w:rsid w:val="009A5BEC"/>
    <w:rsid w:val="009B0F32"/>
    <w:rsid w:val="009B433B"/>
    <w:rsid w:val="009C207F"/>
    <w:rsid w:val="009C5815"/>
    <w:rsid w:val="00A00A85"/>
    <w:rsid w:val="00A17257"/>
    <w:rsid w:val="00A175C6"/>
    <w:rsid w:val="00A23B18"/>
    <w:rsid w:val="00A35D40"/>
    <w:rsid w:val="00A51E68"/>
    <w:rsid w:val="00A60383"/>
    <w:rsid w:val="00A6704C"/>
    <w:rsid w:val="00A82577"/>
    <w:rsid w:val="00A86604"/>
    <w:rsid w:val="00A87E3A"/>
    <w:rsid w:val="00AA36B4"/>
    <w:rsid w:val="00AE3258"/>
    <w:rsid w:val="00B00A3A"/>
    <w:rsid w:val="00B03510"/>
    <w:rsid w:val="00B062D2"/>
    <w:rsid w:val="00B06707"/>
    <w:rsid w:val="00B4053F"/>
    <w:rsid w:val="00B43E6B"/>
    <w:rsid w:val="00B80D87"/>
    <w:rsid w:val="00B8693F"/>
    <w:rsid w:val="00BA470A"/>
    <w:rsid w:val="00BC2A35"/>
    <w:rsid w:val="00C52000"/>
    <w:rsid w:val="00C55FA2"/>
    <w:rsid w:val="00C6456E"/>
    <w:rsid w:val="00C9559C"/>
    <w:rsid w:val="00CA192D"/>
    <w:rsid w:val="00CD5BD4"/>
    <w:rsid w:val="00D16870"/>
    <w:rsid w:val="00D23CD2"/>
    <w:rsid w:val="00D24F24"/>
    <w:rsid w:val="00D5348A"/>
    <w:rsid w:val="00D53786"/>
    <w:rsid w:val="00D65E89"/>
    <w:rsid w:val="00D822BC"/>
    <w:rsid w:val="00DD1918"/>
    <w:rsid w:val="00DD7359"/>
    <w:rsid w:val="00DE2BF3"/>
    <w:rsid w:val="00DE3F07"/>
    <w:rsid w:val="00E03CE5"/>
    <w:rsid w:val="00E076EB"/>
    <w:rsid w:val="00E2607A"/>
    <w:rsid w:val="00E3012F"/>
    <w:rsid w:val="00E35333"/>
    <w:rsid w:val="00E57E4F"/>
    <w:rsid w:val="00E94D4F"/>
    <w:rsid w:val="00EA4B66"/>
    <w:rsid w:val="00EA7433"/>
    <w:rsid w:val="00EE40A9"/>
    <w:rsid w:val="00EE4A8E"/>
    <w:rsid w:val="00EF7DFB"/>
    <w:rsid w:val="00F020F7"/>
    <w:rsid w:val="00F04AE9"/>
    <w:rsid w:val="00F12BE3"/>
    <w:rsid w:val="00F3032E"/>
    <w:rsid w:val="00F462BE"/>
    <w:rsid w:val="00F70495"/>
    <w:rsid w:val="00F75277"/>
    <w:rsid w:val="00F84AF2"/>
    <w:rsid w:val="00F94C9A"/>
    <w:rsid w:val="00FB491D"/>
    <w:rsid w:val="00FB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9D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16870"/>
    <w:rPr>
      <w:rFonts w:cs="Calibri"/>
      <w:lang w:eastAsia="en-US"/>
    </w:rPr>
  </w:style>
  <w:style w:type="character" w:customStyle="1" w:styleId="1">
    <w:name w:val="Основной текст1"/>
    <w:basedOn w:val="DefaultParagraphFont"/>
    <w:uiPriority w:val="99"/>
    <w:rsid w:val="009B0F32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table" w:styleId="TableGrid">
    <w:name w:val="Table Grid"/>
    <w:basedOn w:val="TableNormal"/>
    <w:uiPriority w:val="99"/>
    <w:rsid w:val="00B0351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524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2471C"/>
  </w:style>
  <w:style w:type="paragraph" w:styleId="Footer">
    <w:name w:val="footer"/>
    <w:basedOn w:val="Normal"/>
    <w:link w:val="FooterChar"/>
    <w:uiPriority w:val="99"/>
    <w:semiHidden/>
    <w:rsid w:val="00524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471C"/>
  </w:style>
  <w:style w:type="table" w:customStyle="1" w:styleId="10">
    <w:name w:val="Сетка таблицы1"/>
    <w:uiPriority w:val="99"/>
    <w:rsid w:val="005F314B"/>
    <w:rPr>
      <w:rFonts w:eastAsia="Times New Roman" w:cs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 + Полужирный"/>
    <w:basedOn w:val="DefaultParagraphFont"/>
    <w:uiPriority w:val="99"/>
    <w:rsid w:val="005F314B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3">
    <w:name w:val="Основной текст (3) + Не полужирный"/>
    <w:basedOn w:val="DefaultParagraphFont"/>
    <w:uiPriority w:val="99"/>
    <w:rsid w:val="005F314B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c2">
    <w:name w:val="c2"/>
    <w:basedOn w:val="DefaultParagraphFont"/>
    <w:uiPriority w:val="99"/>
    <w:rsid w:val="00356CA7"/>
  </w:style>
  <w:style w:type="character" w:customStyle="1" w:styleId="c7">
    <w:name w:val="c7"/>
    <w:basedOn w:val="DefaultParagraphFont"/>
    <w:uiPriority w:val="99"/>
    <w:rsid w:val="00356CA7"/>
  </w:style>
  <w:style w:type="character" w:customStyle="1" w:styleId="c3">
    <w:name w:val="c3"/>
    <w:basedOn w:val="DefaultParagraphFont"/>
    <w:uiPriority w:val="99"/>
    <w:rsid w:val="00356C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1126</TotalTime>
  <Pages>54</Pages>
  <Words>15341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лёха</cp:lastModifiedBy>
  <cp:revision>40</cp:revision>
  <cp:lastPrinted>2016-09-11T14:51:00Z</cp:lastPrinted>
  <dcterms:created xsi:type="dcterms:W3CDTF">2016-08-30T12:58:00Z</dcterms:created>
  <dcterms:modified xsi:type="dcterms:W3CDTF">2018-09-05T16:51:00Z</dcterms:modified>
</cp:coreProperties>
</file>